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15D0C4" w14:textId="77777777" w:rsidR="00B7466C" w:rsidRPr="008642EC" w:rsidRDefault="00B7466C" w:rsidP="00B7466C">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AF6C179" w14:textId="77777777" w:rsidR="00B7466C" w:rsidRPr="00992C7B" w:rsidRDefault="00B7466C" w:rsidP="00B7466C">
      <w:pPr>
        <w:pStyle w:val="BasicParagraph"/>
        <w:suppressAutoHyphens/>
        <w:spacing w:line="240" w:lineRule="auto"/>
        <w:rPr>
          <w:rFonts w:ascii="Times New Roman" w:hAnsi="Times New Roman" w:cs="Times New Roman"/>
          <w:b/>
          <w:bCs/>
          <w:color w:val="000000" w:themeColor="text1"/>
          <w:sz w:val="12"/>
          <w:szCs w:val="12"/>
        </w:rPr>
      </w:pPr>
    </w:p>
    <w:p w14:paraId="676929BA" w14:textId="77777777" w:rsidR="00B7466C" w:rsidRPr="00582653" w:rsidRDefault="00B7466C" w:rsidP="00B7466C">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872BEA1" w14:textId="77777777" w:rsidR="00B7466C" w:rsidRDefault="00B7466C" w:rsidP="00B7466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507FC34" w14:textId="77777777" w:rsidR="00B7466C" w:rsidRDefault="00B7466C" w:rsidP="00B7466C">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4E634F4D" w14:textId="77777777" w:rsidR="00B7466C" w:rsidRPr="00582653" w:rsidRDefault="00B7466C" w:rsidP="00B7466C">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7A11E43" wp14:editId="3B12B5F3">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2E612EA" w14:textId="22B13DCA" w:rsidR="00B7466C" w:rsidRDefault="00B7466C" w:rsidP="00B7466C">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CHCMGT001_Toolkit_1_Learning outline </w:t>
      </w:r>
      <w:bookmarkStart w:id="1" w:name="_GoBack"/>
      <w:bookmarkEnd w:id="1"/>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F7081F5" w14:textId="77777777" w:rsidR="00B7466C" w:rsidRDefault="00B7466C" w:rsidP="00B7466C">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A3683DE" w14:textId="77777777" w:rsidR="00B7466C" w:rsidRPr="00582653" w:rsidRDefault="00B7466C" w:rsidP="00B7466C">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86DE31F" w14:textId="77777777" w:rsidR="00B7466C" w:rsidRPr="00582653" w:rsidRDefault="00B7466C" w:rsidP="00B7466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AAEDF52" w14:textId="77777777" w:rsidR="00B7466C" w:rsidRPr="008642EC" w:rsidRDefault="00B7466C" w:rsidP="00B7466C">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1BA3C6F" w14:textId="77777777" w:rsidR="00B7466C" w:rsidRPr="008642EC" w:rsidRDefault="00B7466C" w:rsidP="00B7466C">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0AD3A87" w14:textId="77777777" w:rsidR="00B7466C" w:rsidRPr="00582653" w:rsidRDefault="00B7466C" w:rsidP="00B7466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0AB1C78" w14:textId="77777777" w:rsidR="00B7466C" w:rsidRPr="008642EC" w:rsidRDefault="00B7466C" w:rsidP="00B7466C">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F6FEFC0" w14:textId="77777777" w:rsidR="00B7466C" w:rsidRPr="008642EC" w:rsidRDefault="00B7466C" w:rsidP="00B7466C">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44D6F84" w14:textId="77777777" w:rsidR="00B7466C" w:rsidRPr="00992C7B" w:rsidRDefault="00B7466C" w:rsidP="00B7466C">
      <w:pPr>
        <w:pStyle w:val="BasicParagraph"/>
        <w:suppressAutoHyphens/>
        <w:spacing w:line="240" w:lineRule="auto"/>
        <w:ind w:left="1440"/>
        <w:rPr>
          <w:rFonts w:ascii="Times New Roman" w:hAnsi="Times New Roman" w:cs="Times New Roman"/>
          <w:color w:val="000000" w:themeColor="text1"/>
          <w:sz w:val="12"/>
          <w:szCs w:val="12"/>
        </w:rPr>
      </w:pPr>
    </w:p>
    <w:p w14:paraId="09BC01D5" w14:textId="77777777" w:rsidR="00B7466C" w:rsidRPr="00582653" w:rsidRDefault="00B7466C" w:rsidP="00B7466C">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C9F0AEB" w14:textId="77777777" w:rsidR="00B7466C" w:rsidRDefault="00B7466C" w:rsidP="00B7466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C72983C" w14:textId="77777777" w:rsidR="00B7466C" w:rsidRPr="00992C7B" w:rsidRDefault="00B7466C" w:rsidP="00B7466C">
      <w:pPr>
        <w:pStyle w:val="BasicParagraph"/>
        <w:suppressAutoHyphens/>
        <w:spacing w:line="240" w:lineRule="auto"/>
        <w:ind w:left="1440"/>
        <w:rPr>
          <w:rFonts w:ascii="Times New Roman" w:hAnsi="Times New Roman" w:cs="Times New Roman"/>
          <w:color w:val="000000" w:themeColor="text1"/>
          <w:sz w:val="12"/>
          <w:szCs w:val="12"/>
        </w:rPr>
      </w:pPr>
    </w:p>
    <w:p w14:paraId="63471ED8" w14:textId="77777777" w:rsidR="00B7466C" w:rsidRDefault="00B7466C" w:rsidP="00B7466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A7737A2" w14:textId="77777777" w:rsidR="00B7466C" w:rsidRPr="00B87FFB" w:rsidRDefault="00B7466C" w:rsidP="00B7466C">
      <w:pPr>
        <w:pStyle w:val="BasicParagraph"/>
        <w:suppressAutoHyphens/>
        <w:spacing w:line="240" w:lineRule="auto"/>
        <w:ind w:left="1440"/>
        <w:rPr>
          <w:rFonts w:ascii="Times New Roman" w:hAnsi="Times New Roman" w:cs="Times New Roman"/>
          <w:color w:val="000000" w:themeColor="text1"/>
          <w:sz w:val="10"/>
          <w:szCs w:val="10"/>
        </w:rPr>
      </w:pPr>
    </w:p>
    <w:p w14:paraId="0A9E22AA" w14:textId="77777777" w:rsidR="00B7466C" w:rsidRDefault="00B7466C" w:rsidP="00B7466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FA47AF1" w14:textId="77777777" w:rsidR="00B7466C" w:rsidRPr="000B1EEC" w:rsidRDefault="00B7466C" w:rsidP="00B7466C">
      <w:pPr>
        <w:pStyle w:val="BasicParagraph"/>
        <w:suppressAutoHyphens/>
        <w:spacing w:line="240" w:lineRule="auto"/>
        <w:rPr>
          <w:rFonts w:ascii="Times New Roman" w:hAnsi="Times New Roman" w:cs="Times New Roman"/>
          <w:color w:val="000000" w:themeColor="text1"/>
          <w:sz w:val="10"/>
          <w:szCs w:val="10"/>
        </w:rPr>
      </w:pPr>
    </w:p>
    <w:p w14:paraId="140D6FAE" w14:textId="77777777" w:rsidR="00B7466C" w:rsidRDefault="00B7466C" w:rsidP="00B7466C">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bookmarkEnd w:id="0"/>
    <w:p w14:paraId="0711118A" w14:textId="77777777" w:rsidR="00B7466C" w:rsidRDefault="00B7466C">
      <w:pPr>
        <w:spacing w:before="0" w:after="160" w:line="259" w:lineRule="auto"/>
        <w:rPr>
          <w:rFonts w:ascii="Calibri" w:eastAsiaTheme="majorEastAsia" w:hAnsi="Calibri" w:cstheme="majorBidi"/>
          <w:b/>
          <w:color w:val="0031A7" w:themeColor="text2"/>
          <w:sz w:val="32"/>
          <w:szCs w:val="32"/>
        </w:rPr>
      </w:pPr>
      <w:r>
        <w:br w:type="page"/>
      </w:r>
    </w:p>
    <w:p w14:paraId="03CC8A16" w14:textId="79387C9A" w:rsidR="00542FE8" w:rsidRDefault="00542FE8" w:rsidP="00542FE8">
      <w:pPr>
        <w:pStyle w:val="Heading1"/>
      </w:pPr>
      <w:r>
        <w:lastRenderedPageBreak/>
        <w:t xml:space="preserve">Item 1: </w:t>
      </w:r>
      <w:r w:rsidR="001C60F4">
        <w:t xml:space="preserve">CHCMGT001 </w:t>
      </w:r>
      <w:r>
        <w:t>L</w:t>
      </w:r>
      <w:r w:rsidRPr="003E1DC8">
        <w:t xml:space="preserve">earning </w:t>
      </w:r>
      <w:r>
        <w:t>o</w:t>
      </w:r>
      <w:r w:rsidRPr="003E1DC8">
        <w:t>utline</w:t>
      </w:r>
    </w:p>
    <w:tbl>
      <w:tblPr>
        <w:tblStyle w:val="TableGrid"/>
        <w:tblW w:w="14170"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6091"/>
        <w:gridCol w:w="2126"/>
        <w:gridCol w:w="2977"/>
        <w:gridCol w:w="2976"/>
      </w:tblGrid>
      <w:tr w:rsidR="00542FE8" w14:paraId="47B82579" w14:textId="77777777" w:rsidTr="349CE5BB">
        <w:trPr>
          <w:tblHeader/>
        </w:trPr>
        <w:tc>
          <w:tcPr>
            <w:tcW w:w="6091" w:type="dxa"/>
            <w:shd w:val="clear" w:color="auto" w:fill="E6EAF6" w:themeFill="background1"/>
          </w:tcPr>
          <w:p w14:paraId="44F1F6DE" w14:textId="77777777" w:rsidR="00542FE8" w:rsidRDefault="00542FE8" w:rsidP="00325434">
            <w:pPr>
              <w:rPr>
                <w:b/>
                <w:bCs/>
                <w:i/>
                <w:iCs/>
              </w:rPr>
            </w:pPr>
            <w:r>
              <w:rPr>
                <w:b/>
                <w:bCs/>
                <w:i/>
                <w:iCs/>
              </w:rPr>
              <w:t>ITEM 1</w:t>
            </w:r>
          </w:p>
          <w:p w14:paraId="119877B2" w14:textId="77777777" w:rsidR="00542FE8" w:rsidRDefault="00542FE8" w:rsidP="00325434">
            <w:pPr>
              <w:rPr>
                <w:b/>
                <w:bCs/>
                <w:i/>
                <w:iCs/>
              </w:rPr>
            </w:pPr>
            <w:r w:rsidRPr="009B4394">
              <w:rPr>
                <w:b/>
                <w:bCs/>
                <w:color w:val="0000FF"/>
              </w:rPr>
              <w:t xml:space="preserve">Learning </w:t>
            </w:r>
            <w:r>
              <w:rPr>
                <w:b/>
                <w:bCs/>
                <w:color w:val="0000FF"/>
              </w:rPr>
              <w:t>o</w:t>
            </w:r>
            <w:r w:rsidRPr="009B4394">
              <w:rPr>
                <w:b/>
                <w:bCs/>
                <w:color w:val="0000FF"/>
              </w:rPr>
              <w:t>utline</w:t>
            </w:r>
          </w:p>
        </w:tc>
        <w:tc>
          <w:tcPr>
            <w:tcW w:w="2126" w:type="dxa"/>
            <w:shd w:val="clear" w:color="auto" w:fill="E6EAF6" w:themeFill="background1"/>
          </w:tcPr>
          <w:p w14:paraId="2134A15C" w14:textId="77777777" w:rsidR="00542FE8" w:rsidRDefault="00542FE8" w:rsidP="00325434">
            <w:pPr>
              <w:rPr>
                <w:b/>
                <w:bCs/>
                <w:i/>
                <w:iCs/>
              </w:rPr>
            </w:pPr>
            <w:r>
              <w:rPr>
                <w:b/>
                <w:bCs/>
                <w:i/>
                <w:iCs/>
              </w:rPr>
              <w:t>ITEM 2</w:t>
            </w:r>
          </w:p>
          <w:p w14:paraId="7B1F1B03" w14:textId="77777777" w:rsidR="00542FE8" w:rsidRDefault="00542FE8" w:rsidP="00325434">
            <w:pPr>
              <w:rPr>
                <w:b/>
                <w:bCs/>
                <w:i/>
                <w:iCs/>
              </w:rPr>
            </w:pPr>
            <w:r w:rsidRPr="009B4394">
              <w:rPr>
                <w:b/>
                <w:bCs/>
                <w:color w:val="0000FF"/>
              </w:rPr>
              <w:t>Illustrative examples</w:t>
            </w:r>
          </w:p>
        </w:tc>
        <w:tc>
          <w:tcPr>
            <w:tcW w:w="2977" w:type="dxa"/>
            <w:shd w:val="clear" w:color="auto" w:fill="E6EAF6" w:themeFill="background1"/>
          </w:tcPr>
          <w:p w14:paraId="735C4510" w14:textId="77777777" w:rsidR="00542FE8" w:rsidRDefault="00542FE8" w:rsidP="00325434">
            <w:pPr>
              <w:rPr>
                <w:b/>
                <w:bCs/>
                <w:i/>
                <w:iCs/>
              </w:rPr>
            </w:pPr>
            <w:r>
              <w:rPr>
                <w:b/>
                <w:bCs/>
                <w:i/>
                <w:iCs/>
              </w:rPr>
              <w:t>ITEM 3</w:t>
            </w:r>
          </w:p>
          <w:p w14:paraId="35D26422" w14:textId="77777777" w:rsidR="00542FE8" w:rsidRDefault="00542FE8" w:rsidP="00325434">
            <w:pPr>
              <w:rPr>
                <w:b/>
                <w:bCs/>
                <w:i/>
                <w:iCs/>
              </w:rPr>
            </w:pPr>
            <w:r w:rsidRPr="009B4394">
              <w:rPr>
                <w:b/>
                <w:bCs/>
                <w:color w:val="0000FF"/>
              </w:rPr>
              <w:t>Organisational policies, procedures, plans and processes</w:t>
            </w:r>
          </w:p>
        </w:tc>
        <w:tc>
          <w:tcPr>
            <w:tcW w:w="2976" w:type="dxa"/>
            <w:shd w:val="clear" w:color="auto" w:fill="E6EAF6" w:themeFill="background1"/>
          </w:tcPr>
          <w:p w14:paraId="635846CA" w14:textId="77777777" w:rsidR="00542FE8" w:rsidRDefault="00542FE8" w:rsidP="00325434">
            <w:pPr>
              <w:rPr>
                <w:b/>
                <w:bCs/>
                <w:i/>
                <w:iCs/>
              </w:rPr>
            </w:pPr>
            <w:r>
              <w:rPr>
                <w:b/>
                <w:bCs/>
                <w:i/>
                <w:iCs/>
              </w:rPr>
              <w:t>ITEM 4</w:t>
            </w:r>
          </w:p>
          <w:p w14:paraId="4CA09670" w14:textId="43ED6AC0" w:rsidR="00542FE8" w:rsidRDefault="00542FE8" w:rsidP="349CE5BB">
            <w:pPr>
              <w:rPr>
                <w:b/>
                <w:bCs/>
                <w:color w:val="0000FF"/>
              </w:rPr>
            </w:pPr>
            <w:r w:rsidRPr="349CE5BB">
              <w:rPr>
                <w:b/>
                <w:bCs/>
                <w:color w:val="0000FF"/>
              </w:rPr>
              <w:t xml:space="preserve">Completed </w:t>
            </w:r>
            <w:r w:rsidR="07FD1A4E" w:rsidRPr="349CE5BB">
              <w:rPr>
                <w:b/>
                <w:bCs/>
                <w:color w:val="0000FF"/>
              </w:rPr>
              <w:t xml:space="preserve">workplace </w:t>
            </w:r>
            <w:r w:rsidRPr="349CE5BB">
              <w:rPr>
                <w:b/>
                <w:bCs/>
                <w:color w:val="0000FF"/>
              </w:rPr>
              <w:t>templates</w:t>
            </w:r>
          </w:p>
        </w:tc>
      </w:tr>
      <w:tr w:rsidR="00542FE8" w:rsidRPr="009B4394" w14:paraId="761DBF92" w14:textId="77777777" w:rsidTr="349CE5BB">
        <w:tc>
          <w:tcPr>
            <w:tcW w:w="6091" w:type="dxa"/>
          </w:tcPr>
          <w:p w14:paraId="7E82642D" w14:textId="77777777" w:rsidR="00542FE8" w:rsidRPr="009B4394" w:rsidRDefault="00542FE8" w:rsidP="00EC3051">
            <w:pPr>
              <w:pStyle w:val="Tabletext0"/>
              <w:rPr>
                <w:b/>
                <w:bCs/>
                <w:color w:val="0000FF"/>
              </w:rPr>
            </w:pPr>
            <w:r w:rsidRPr="00C23EEC">
              <w:rPr>
                <w:noProof/>
              </w:rPr>
              <w:t>Introduction</w:t>
            </w:r>
          </w:p>
        </w:tc>
        <w:tc>
          <w:tcPr>
            <w:tcW w:w="2126" w:type="dxa"/>
          </w:tcPr>
          <w:p w14:paraId="6B4A0EA7" w14:textId="77777777" w:rsidR="00542FE8" w:rsidRPr="009B4394" w:rsidRDefault="00542FE8" w:rsidP="00EC3051">
            <w:pPr>
              <w:pStyle w:val="Tabletext0"/>
              <w:rPr>
                <w:b/>
                <w:bCs/>
                <w:color w:val="0000FF"/>
              </w:rPr>
            </w:pPr>
          </w:p>
        </w:tc>
        <w:tc>
          <w:tcPr>
            <w:tcW w:w="2977" w:type="dxa"/>
          </w:tcPr>
          <w:p w14:paraId="132103B3" w14:textId="77777777" w:rsidR="00542FE8" w:rsidRPr="009B4394" w:rsidRDefault="00542FE8" w:rsidP="00EC3051">
            <w:pPr>
              <w:pStyle w:val="Tabletext0"/>
              <w:rPr>
                <w:b/>
                <w:bCs/>
                <w:color w:val="0000FF"/>
              </w:rPr>
            </w:pPr>
          </w:p>
        </w:tc>
        <w:tc>
          <w:tcPr>
            <w:tcW w:w="2976" w:type="dxa"/>
          </w:tcPr>
          <w:p w14:paraId="74979436" w14:textId="77777777" w:rsidR="00542FE8" w:rsidRPr="009B4394" w:rsidRDefault="00542FE8" w:rsidP="00EC3051">
            <w:pPr>
              <w:pStyle w:val="Tabletext0"/>
              <w:rPr>
                <w:b/>
                <w:bCs/>
                <w:color w:val="0000FF"/>
              </w:rPr>
            </w:pPr>
          </w:p>
        </w:tc>
      </w:tr>
      <w:tr w:rsidR="00542FE8" w:rsidRPr="009B4394" w14:paraId="3F668FAC" w14:textId="77777777" w:rsidTr="349CE5BB">
        <w:tc>
          <w:tcPr>
            <w:tcW w:w="6091" w:type="dxa"/>
          </w:tcPr>
          <w:p w14:paraId="6E4B29DD" w14:textId="3848D1A1" w:rsidR="00542FE8" w:rsidRPr="009B4394" w:rsidRDefault="00542FE8" w:rsidP="00EC3051">
            <w:pPr>
              <w:pStyle w:val="Tabletext0"/>
              <w:rPr>
                <w:b/>
                <w:bCs/>
                <w:color w:val="0000FF"/>
              </w:rPr>
            </w:pPr>
            <w:r w:rsidRPr="00B05E5E">
              <w:rPr>
                <w:b/>
                <w:bCs/>
                <w:color w:val="0000FF"/>
              </w:rPr>
              <w:t xml:space="preserve">Lesson 1: </w:t>
            </w:r>
            <w:r w:rsidR="00867CD2" w:rsidRPr="00B05E5E">
              <w:rPr>
                <w:b/>
                <w:bCs/>
                <w:color w:val="0000FF"/>
              </w:rPr>
              <w:t>Develop a framework for quality service delivery</w:t>
            </w:r>
          </w:p>
        </w:tc>
        <w:tc>
          <w:tcPr>
            <w:tcW w:w="2126" w:type="dxa"/>
          </w:tcPr>
          <w:p w14:paraId="5491FDCB" w14:textId="77777777" w:rsidR="00542FE8" w:rsidRPr="009B4394" w:rsidRDefault="00542FE8" w:rsidP="00EC3051">
            <w:pPr>
              <w:pStyle w:val="Tabletext0"/>
              <w:rPr>
                <w:b/>
                <w:bCs/>
                <w:color w:val="0000FF"/>
              </w:rPr>
            </w:pPr>
          </w:p>
        </w:tc>
        <w:tc>
          <w:tcPr>
            <w:tcW w:w="2977" w:type="dxa"/>
          </w:tcPr>
          <w:p w14:paraId="7FC22DFB" w14:textId="77777777" w:rsidR="00542FE8" w:rsidRPr="009B4394" w:rsidRDefault="00542FE8" w:rsidP="00EC3051">
            <w:pPr>
              <w:pStyle w:val="Tabletext0"/>
              <w:rPr>
                <w:b/>
                <w:bCs/>
                <w:color w:val="0000FF"/>
              </w:rPr>
            </w:pPr>
          </w:p>
        </w:tc>
        <w:tc>
          <w:tcPr>
            <w:tcW w:w="2976" w:type="dxa"/>
          </w:tcPr>
          <w:p w14:paraId="576B0333" w14:textId="77777777" w:rsidR="00542FE8" w:rsidRPr="009B4394" w:rsidRDefault="00542FE8" w:rsidP="00EC3051">
            <w:pPr>
              <w:pStyle w:val="Tabletext0"/>
              <w:rPr>
                <w:b/>
                <w:bCs/>
                <w:color w:val="0000FF"/>
              </w:rPr>
            </w:pPr>
          </w:p>
        </w:tc>
      </w:tr>
      <w:tr w:rsidR="00542FE8" w:rsidRPr="009B4394" w14:paraId="4A8D6823" w14:textId="77777777" w:rsidTr="349CE5BB">
        <w:tc>
          <w:tcPr>
            <w:tcW w:w="6091" w:type="dxa"/>
          </w:tcPr>
          <w:p w14:paraId="5EFB4AFB" w14:textId="673FD2BA" w:rsidR="00542FE8" w:rsidRPr="002E2FBB" w:rsidRDefault="00C46CE6" w:rsidP="0062213A">
            <w:pPr>
              <w:pStyle w:val="Tabletext0"/>
            </w:pPr>
            <w:r w:rsidRPr="002E2FBB">
              <w:t xml:space="preserve">1.1 </w:t>
            </w:r>
            <w:r w:rsidR="00542FE8" w:rsidRPr="002E2FBB">
              <w:t xml:space="preserve">What </w:t>
            </w:r>
            <w:r w:rsidR="00BE33CC" w:rsidRPr="002E2FBB">
              <w:t>is quality assurance</w:t>
            </w:r>
            <w:r w:rsidR="00542FE8" w:rsidRPr="002E2FBB">
              <w:t>?</w:t>
            </w:r>
          </w:p>
          <w:p w14:paraId="3F4A8DED" w14:textId="77777777" w:rsidR="0062213A" w:rsidRPr="002E2FBB" w:rsidRDefault="0062213A" w:rsidP="0062213A">
            <w:pPr>
              <w:pStyle w:val="TableListParagraph"/>
              <w:rPr>
                <w:sz w:val="20"/>
              </w:rPr>
            </w:pPr>
            <w:r w:rsidRPr="002E2FBB">
              <w:rPr>
                <w:sz w:val="20"/>
              </w:rPr>
              <w:t>legal and ethical considerations and how these are applied in organisations, including:</w:t>
            </w:r>
          </w:p>
          <w:p w14:paraId="2A33A3AD" w14:textId="77777777" w:rsidR="0062213A" w:rsidRPr="002E2FBB" w:rsidRDefault="0062213A" w:rsidP="0062213A">
            <w:pPr>
              <w:pStyle w:val="TableListParagraph"/>
              <w:numPr>
                <w:ilvl w:val="1"/>
                <w:numId w:val="7"/>
              </w:numPr>
              <w:rPr>
                <w:sz w:val="20"/>
              </w:rPr>
            </w:pPr>
            <w:r w:rsidRPr="002E2FBB">
              <w:rPr>
                <w:sz w:val="20"/>
              </w:rPr>
              <w:t>discrimination</w:t>
            </w:r>
          </w:p>
          <w:p w14:paraId="1A1AF0E0" w14:textId="77777777" w:rsidR="0062213A" w:rsidRPr="002E2FBB" w:rsidRDefault="0062213A" w:rsidP="0062213A">
            <w:pPr>
              <w:pStyle w:val="TableListParagraph"/>
              <w:numPr>
                <w:ilvl w:val="1"/>
                <w:numId w:val="7"/>
              </w:numPr>
              <w:rPr>
                <w:sz w:val="20"/>
              </w:rPr>
            </w:pPr>
            <w:r w:rsidRPr="002E2FBB">
              <w:rPr>
                <w:sz w:val="20"/>
              </w:rPr>
              <w:t>work health and safety</w:t>
            </w:r>
          </w:p>
          <w:p w14:paraId="169790BA" w14:textId="77777777" w:rsidR="0062213A" w:rsidRPr="002E2FBB" w:rsidRDefault="0062213A" w:rsidP="0062213A">
            <w:pPr>
              <w:pStyle w:val="TableListParagraph"/>
              <w:numPr>
                <w:ilvl w:val="1"/>
                <w:numId w:val="7"/>
              </w:numPr>
              <w:rPr>
                <w:sz w:val="20"/>
              </w:rPr>
            </w:pPr>
            <w:r w:rsidRPr="002E2FBB">
              <w:rPr>
                <w:sz w:val="20"/>
              </w:rPr>
              <w:t>privacy, confidentiality and disclosure</w:t>
            </w:r>
          </w:p>
          <w:p w14:paraId="4F97F0C2" w14:textId="77777777" w:rsidR="0062213A" w:rsidRPr="002E2FBB" w:rsidRDefault="0062213A" w:rsidP="0062213A">
            <w:pPr>
              <w:pStyle w:val="TableListParagraph"/>
              <w:numPr>
                <w:ilvl w:val="1"/>
                <w:numId w:val="7"/>
              </w:numPr>
              <w:rPr>
                <w:sz w:val="20"/>
              </w:rPr>
            </w:pPr>
            <w:r w:rsidRPr="002E2FBB">
              <w:rPr>
                <w:sz w:val="20"/>
              </w:rPr>
              <w:t>access and equity</w:t>
            </w:r>
          </w:p>
          <w:p w14:paraId="12FC1D5E" w14:textId="77777777" w:rsidR="0062213A" w:rsidRPr="002E2FBB" w:rsidRDefault="0062213A" w:rsidP="0062213A">
            <w:pPr>
              <w:pStyle w:val="TableListParagraph"/>
              <w:numPr>
                <w:ilvl w:val="1"/>
                <w:numId w:val="7"/>
              </w:numPr>
              <w:rPr>
                <w:sz w:val="20"/>
              </w:rPr>
            </w:pPr>
            <w:r w:rsidRPr="002E2FBB">
              <w:rPr>
                <w:sz w:val="20"/>
              </w:rPr>
              <w:t>rights and responsibilities of clients</w:t>
            </w:r>
          </w:p>
          <w:p w14:paraId="5CA292A6" w14:textId="6CFF5F49" w:rsidR="0062213A" w:rsidRPr="002E2FBB" w:rsidRDefault="0062213A" w:rsidP="0062213A">
            <w:pPr>
              <w:pStyle w:val="TableListParagraph"/>
              <w:numPr>
                <w:ilvl w:val="1"/>
                <w:numId w:val="7"/>
              </w:numPr>
              <w:rPr>
                <w:rFonts w:asciiTheme="minorHAnsi" w:eastAsiaTheme="minorEastAsia" w:hAnsiTheme="minorHAnsi"/>
                <w:noProof/>
                <w:color w:val="auto"/>
                <w:sz w:val="20"/>
                <w:lang w:eastAsia="en-AU"/>
              </w:rPr>
            </w:pPr>
            <w:r w:rsidRPr="002E2FBB">
              <w:rPr>
                <w:sz w:val="20"/>
              </w:rPr>
              <w:t>complaints</w:t>
            </w:r>
          </w:p>
        </w:tc>
        <w:tc>
          <w:tcPr>
            <w:tcW w:w="2126" w:type="dxa"/>
          </w:tcPr>
          <w:p w14:paraId="63E0C9FC" w14:textId="1583E111" w:rsidR="00542FE8" w:rsidRPr="00BE33CC" w:rsidRDefault="006234C3" w:rsidP="0062213A">
            <w:pPr>
              <w:pStyle w:val="Tabletext0"/>
              <w:rPr>
                <w:color w:val="auto"/>
              </w:rPr>
            </w:pPr>
            <w:r w:rsidRPr="006234C3">
              <w:rPr>
                <w:color w:val="auto"/>
              </w:rPr>
              <w:t>Illustrative example – QA for disability services</w:t>
            </w:r>
          </w:p>
        </w:tc>
        <w:tc>
          <w:tcPr>
            <w:tcW w:w="2977" w:type="dxa"/>
          </w:tcPr>
          <w:p w14:paraId="2C4EF32A" w14:textId="77777777" w:rsidR="00BE33CC" w:rsidRPr="00BE33CC" w:rsidRDefault="00BE33CC" w:rsidP="0062213A">
            <w:pPr>
              <w:pStyle w:val="Tabletext0"/>
              <w:rPr>
                <w:bCs/>
                <w:color w:val="auto"/>
              </w:rPr>
            </w:pPr>
            <w:r w:rsidRPr="00BE33CC">
              <w:rPr>
                <w:bCs/>
                <w:color w:val="auto"/>
              </w:rPr>
              <w:t>MPower108 Case study background</w:t>
            </w:r>
          </w:p>
          <w:p w14:paraId="41B1C707" w14:textId="1B93B2FA" w:rsidR="00542FE8" w:rsidRPr="00BE33CC" w:rsidRDefault="00BE33CC" w:rsidP="0062213A">
            <w:pPr>
              <w:pStyle w:val="Tabletext0"/>
              <w:rPr>
                <w:bCs/>
                <w:color w:val="auto"/>
              </w:rPr>
            </w:pPr>
            <w:r w:rsidRPr="00CC494D">
              <w:rPr>
                <w:bCs/>
                <w:color w:val="auto"/>
              </w:rPr>
              <w:t xml:space="preserve">MPower108 Quality </w:t>
            </w:r>
            <w:r w:rsidR="00CC494D" w:rsidRPr="00CC494D">
              <w:rPr>
                <w:bCs/>
                <w:color w:val="auto"/>
              </w:rPr>
              <w:t xml:space="preserve">management </w:t>
            </w:r>
            <w:r w:rsidRPr="00CC494D">
              <w:rPr>
                <w:bCs/>
                <w:color w:val="auto"/>
              </w:rPr>
              <w:t>policy and procedures</w:t>
            </w:r>
          </w:p>
        </w:tc>
        <w:tc>
          <w:tcPr>
            <w:tcW w:w="2976" w:type="dxa"/>
          </w:tcPr>
          <w:p w14:paraId="5C2D2265" w14:textId="2228BDB8" w:rsidR="00542FE8" w:rsidRPr="0062213A" w:rsidRDefault="00542FE8" w:rsidP="0062213A">
            <w:pPr>
              <w:pStyle w:val="Tabletext0"/>
              <w:rPr>
                <w:bCs/>
                <w:color w:val="auto"/>
                <w:highlight w:val="yellow"/>
              </w:rPr>
            </w:pPr>
          </w:p>
        </w:tc>
      </w:tr>
      <w:tr w:rsidR="0062213A" w:rsidRPr="009B4394" w14:paraId="1F98746A" w14:textId="77777777" w:rsidTr="349CE5BB">
        <w:tc>
          <w:tcPr>
            <w:tcW w:w="6091" w:type="dxa"/>
          </w:tcPr>
          <w:p w14:paraId="741887BB" w14:textId="77777777" w:rsidR="0062213A" w:rsidRPr="002E2FBB" w:rsidRDefault="0062213A" w:rsidP="0062213A">
            <w:pPr>
              <w:pStyle w:val="Tabletext0"/>
              <w:rPr>
                <w:noProof/>
              </w:rPr>
            </w:pPr>
            <w:r w:rsidRPr="002E2FBB">
              <w:rPr>
                <w:noProof/>
              </w:rPr>
              <w:t>Service standards for the disability sector</w:t>
            </w:r>
          </w:p>
          <w:p w14:paraId="1FF6ED92" w14:textId="77777777" w:rsidR="00C46CE6" w:rsidRPr="002E2FBB" w:rsidRDefault="00C46CE6" w:rsidP="0062213A">
            <w:pPr>
              <w:pStyle w:val="TableListParagraph"/>
              <w:rPr>
                <w:noProof/>
                <w:sz w:val="20"/>
              </w:rPr>
            </w:pPr>
            <w:r w:rsidRPr="002E2FBB">
              <w:rPr>
                <w:noProof/>
                <w:sz w:val="20"/>
              </w:rPr>
              <w:t xml:space="preserve">existing state and national quality frameworks relevant to service </w:t>
            </w:r>
          </w:p>
          <w:p w14:paraId="069CBEC2" w14:textId="5A418E24" w:rsidR="0062213A" w:rsidRPr="002E2FBB" w:rsidRDefault="0062213A" w:rsidP="0062213A">
            <w:pPr>
              <w:pStyle w:val="TableListParagraph"/>
              <w:rPr>
                <w:noProof/>
                <w:sz w:val="20"/>
              </w:rPr>
            </w:pPr>
            <w:r w:rsidRPr="002E2FBB">
              <w:rPr>
                <w:noProof/>
                <w:sz w:val="20"/>
              </w:rPr>
              <w:t>service and industry guidelines and standards</w:t>
            </w:r>
          </w:p>
          <w:p w14:paraId="72C69580" w14:textId="0477072A" w:rsidR="0062213A" w:rsidRPr="002E2FBB" w:rsidRDefault="0062213A" w:rsidP="0062213A">
            <w:pPr>
              <w:pStyle w:val="TableListParagraph"/>
              <w:rPr>
                <w:noProof/>
                <w:sz w:val="20"/>
              </w:rPr>
            </w:pPr>
            <w:r w:rsidRPr="002E2FBB">
              <w:rPr>
                <w:noProof/>
                <w:sz w:val="20"/>
              </w:rPr>
              <w:t>principles of holistic and person-centred support</w:t>
            </w:r>
          </w:p>
        </w:tc>
        <w:tc>
          <w:tcPr>
            <w:tcW w:w="2126" w:type="dxa"/>
          </w:tcPr>
          <w:p w14:paraId="47624FDA" w14:textId="77777777" w:rsidR="0062213A" w:rsidRPr="00BE33CC" w:rsidRDefault="0062213A" w:rsidP="0062213A">
            <w:pPr>
              <w:pStyle w:val="Tabletext0"/>
              <w:rPr>
                <w:color w:val="auto"/>
              </w:rPr>
            </w:pPr>
          </w:p>
        </w:tc>
        <w:tc>
          <w:tcPr>
            <w:tcW w:w="2977" w:type="dxa"/>
          </w:tcPr>
          <w:p w14:paraId="391BEC2C" w14:textId="77777777" w:rsidR="0062213A" w:rsidRPr="0062213A" w:rsidRDefault="0062213A" w:rsidP="0062213A">
            <w:pPr>
              <w:pStyle w:val="Tabletext0"/>
              <w:rPr>
                <w:bCs/>
                <w:color w:val="auto"/>
              </w:rPr>
            </w:pPr>
            <w:r w:rsidRPr="0062213A">
              <w:rPr>
                <w:bCs/>
                <w:color w:val="auto"/>
              </w:rPr>
              <w:t>MPower108 Service management policy and procedures</w:t>
            </w:r>
          </w:p>
          <w:p w14:paraId="219E3DE2" w14:textId="7DF97175" w:rsidR="0062213A" w:rsidRPr="00BE33CC" w:rsidRDefault="0062213A" w:rsidP="0062213A">
            <w:pPr>
              <w:pStyle w:val="Tabletext0"/>
              <w:rPr>
                <w:bCs/>
                <w:color w:val="auto"/>
              </w:rPr>
            </w:pPr>
          </w:p>
        </w:tc>
        <w:tc>
          <w:tcPr>
            <w:tcW w:w="2976" w:type="dxa"/>
          </w:tcPr>
          <w:p w14:paraId="4EB8B8DA" w14:textId="292FB341" w:rsidR="0062213A" w:rsidRPr="00BE33CC" w:rsidRDefault="0062213A" w:rsidP="0062213A">
            <w:pPr>
              <w:pStyle w:val="Tabletext0"/>
              <w:rPr>
                <w:bCs/>
                <w:color w:val="auto"/>
              </w:rPr>
            </w:pPr>
            <w:r w:rsidRPr="0062213A">
              <w:rPr>
                <w:bCs/>
                <w:color w:val="auto"/>
              </w:rPr>
              <w:t xml:space="preserve">MPower108 </w:t>
            </w:r>
            <w:r w:rsidR="00A65186">
              <w:rPr>
                <w:bCs/>
                <w:color w:val="auto"/>
              </w:rPr>
              <w:t>S</w:t>
            </w:r>
            <w:r w:rsidRPr="0062213A">
              <w:rPr>
                <w:bCs/>
                <w:color w:val="auto"/>
              </w:rPr>
              <w:t>ervice provision process</w:t>
            </w:r>
          </w:p>
        </w:tc>
      </w:tr>
      <w:tr w:rsidR="00542FE8" w:rsidRPr="009B4394" w14:paraId="7C105C12" w14:textId="77777777" w:rsidTr="349CE5BB">
        <w:tc>
          <w:tcPr>
            <w:tcW w:w="6091" w:type="dxa"/>
          </w:tcPr>
          <w:p w14:paraId="6467C9B3" w14:textId="77777777" w:rsidR="00BE33CC" w:rsidRPr="002E2FBB" w:rsidRDefault="00BE33CC" w:rsidP="0062213A">
            <w:pPr>
              <w:pStyle w:val="Tabletext0"/>
              <w:rPr>
                <w:noProof/>
              </w:rPr>
            </w:pPr>
            <w:r w:rsidRPr="002E2FBB">
              <w:rPr>
                <w:noProof/>
              </w:rPr>
              <w:t>Establish quality service standards through:</w:t>
            </w:r>
          </w:p>
          <w:p w14:paraId="439D758E" w14:textId="0AB3A4D4" w:rsidR="0062213A" w:rsidRPr="002E2FBB" w:rsidRDefault="0062213A" w:rsidP="0062213A">
            <w:pPr>
              <w:pStyle w:val="TableListParagraph"/>
              <w:rPr>
                <w:noProof/>
                <w:sz w:val="20"/>
              </w:rPr>
            </w:pPr>
            <w:r w:rsidRPr="002E2FBB">
              <w:rPr>
                <w:noProof/>
                <w:sz w:val="20"/>
              </w:rPr>
              <w:t xml:space="preserve">good practice information relevant to the industry sector: </w:t>
            </w:r>
          </w:p>
          <w:p w14:paraId="4E956A81" w14:textId="716ED2E4" w:rsidR="00542FE8" w:rsidRPr="002E2FBB" w:rsidRDefault="00BE33CC" w:rsidP="0062213A">
            <w:pPr>
              <w:pStyle w:val="TableListParagraph"/>
              <w:rPr>
                <w:noProof/>
                <w:sz w:val="20"/>
              </w:rPr>
            </w:pPr>
            <w:r w:rsidRPr="002E2FBB">
              <w:rPr>
                <w:noProof/>
                <w:sz w:val="20"/>
              </w:rPr>
              <w:t>consultation with stakeholders</w:t>
            </w:r>
          </w:p>
          <w:p w14:paraId="31BF2586" w14:textId="77777777" w:rsidR="00EC3051" w:rsidRPr="002E2FBB" w:rsidRDefault="00EC3051" w:rsidP="0062213A">
            <w:pPr>
              <w:pStyle w:val="TableListParagraph"/>
              <w:rPr>
                <w:bCs/>
                <w:sz w:val="20"/>
              </w:rPr>
            </w:pPr>
            <w:r w:rsidRPr="002E2FBB">
              <w:rPr>
                <w:bCs/>
                <w:sz w:val="20"/>
              </w:rPr>
              <w:t>benchmarking against industry standards</w:t>
            </w:r>
          </w:p>
          <w:p w14:paraId="2DE0F2B0" w14:textId="0BBBE064" w:rsidR="00EC3051" w:rsidRPr="002E2FBB" w:rsidRDefault="00EC3051" w:rsidP="0062213A">
            <w:pPr>
              <w:pStyle w:val="TableListParagraph"/>
              <w:rPr>
                <w:b/>
                <w:bCs/>
                <w:color w:val="0000FF"/>
                <w:sz w:val="20"/>
              </w:rPr>
            </w:pPr>
            <w:r w:rsidRPr="002E2FBB">
              <w:rPr>
                <w:bCs/>
                <w:sz w:val="20"/>
              </w:rPr>
              <w:t>existing quality frameworks</w:t>
            </w:r>
          </w:p>
        </w:tc>
        <w:tc>
          <w:tcPr>
            <w:tcW w:w="2126" w:type="dxa"/>
          </w:tcPr>
          <w:p w14:paraId="29CB19F6" w14:textId="5825866D" w:rsidR="00542FE8" w:rsidRPr="009B4394" w:rsidRDefault="006234C3" w:rsidP="0062213A">
            <w:pPr>
              <w:pStyle w:val="Tabletext0"/>
            </w:pPr>
            <w:r w:rsidRPr="006234C3">
              <w:t>Illustrative example – Consulting with stakeholders</w:t>
            </w:r>
          </w:p>
        </w:tc>
        <w:tc>
          <w:tcPr>
            <w:tcW w:w="2977" w:type="dxa"/>
          </w:tcPr>
          <w:p w14:paraId="09B70B4C" w14:textId="1113B146" w:rsidR="0051573B" w:rsidRDefault="0051573B" w:rsidP="0062213A">
            <w:pPr>
              <w:pStyle w:val="Tabletext0"/>
            </w:pPr>
            <w:r w:rsidRPr="0051573B">
              <w:t xml:space="preserve">MPower108 Stakeholder </w:t>
            </w:r>
            <w:r>
              <w:t xml:space="preserve">analysis </w:t>
            </w:r>
            <w:r w:rsidRPr="0051573B">
              <w:t>template</w:t>
            </w:r>
          </w:p>
          <w:p w14:paraId="17524258" w14:textId="155C1C51" w:rsidR="00542FE8" w:rsidRDefault="00EC3051" w:rsidP="0062213A">
            <w:pPr>
              <w:pStyle w:val="Tabletext0"/>
            </w:pPr>
            <w:r w:rsidRPr="00EC3051">
              <w:t>MPower108 Stakeholder register template</w:t>
            </w:r>
          </w:p>
          <w:p w14:paraId="0055A3B1" w14:textId="030D16EA" w:rsidR="00EC5F7A" w:rsidRDefault="00EC5F7A" w:rsidP="0062213A">
            <w:pPr>
              <w:pStyle w:val="Tabletext0"/>
            </w:pPr>
            <w:r w:rsidRPr="00EC5F7A">
              <w:lastRenderedPageBreak/>
              <w:t>MPower108</w:t>
            </w:r>
            <w:r w:rsidR="0051573B">
              <w:t xml:space="preserve"> C</w:t>
            </w:r>
            <w:r w:rsidRPr="00EC5F7A">
              <w:t>ommunication plan template</w:t>
            </w:r>
          </w:p>
          <w:p w14:paraId="6FAFCBE7" w14:textId="2D86615F" w:rsidR="00EC3051" w:rsidRPr="009B4394" w:rsidRDefault="00EC3051" w:rsidP="0062213A">
            <w:pPr>
              <w:pStyle w:val="Tabletext0"/>
            </w:pPr>
          </w:p>
        </w:tc>
        <w:tc>
          <w:tcPr>
            <w:tcW w:w="2976" w:type="dxa"/>
          </w:tcPr>
          <w:p w14:paraId="462E5F71" w14:textId="4B1CDE21" w:rsidR="00542FE8" w:rsidRPr="009B4394" w:rsidRDefault="00542FE8" w:rsidP="0062213A">
            <w:pPr>
              <w:pStyle w:val="Tabletext0"/>
            </w:pPr>
          </w:p>
        </w:tc>
      </w:tr>
      <w:tr w:rsidR="00542FE8" w:rsidRPr="009B4394" w14:paraId="4606BB48" w14:textId="77777777" w:rsidTr="349CE5BB">
        <w:tc>
          <w:tcPr>
            <w:tcW w:w="6091" w:type="dxa"/>
          </w:tcPr>
          <w:p w14:paraId="727422C7" w14:textId="77777777" w:rsidR="00C46CE6" w:rsidRDefault="00C46CE6" w:rsidP="00C46CE6">
            <w:pPr>
              <w:pStyle w:val="Tabletext0"/>
              <w:rPr>
                <w:noProof/>
              </w:rPr>
            </w:pPr>
            <w:r w:rsidRPr="00C46CE6">
              <w:rPr>
                <w:noProof/>
              </w:rPr>
              <w:t>1.2 Develop strategies to ensure procedures deliver</w:t>
            </w:r>
            <w:r>
              <w:rPr>
                <w:noProof/>
              </w:rPr>
              <w:t>:</w:t>
            </w:r>
          </w:p>
          <w:p w14:paraId="4DC6AE70" w14:textId="77777777" w:rsidR="00C46CE6" w:rsidRPr="002E2FBB" w:rsidRDefault="00C46CE6" w:rsidP="00C46CE6">
            <w:pPr>
              <w:pStyle w:val="TableListParagraph"/>
              <w:rPr>
                <w:sz w:val="20"/>
              </w:rPr>
            </w:pPr>
            <w:r w:rsidRPr="00C46CE6">
              <w:t xml:space="preserve"> </w:t>
            </w:r>
            <w:r w:rsidRPr="002E2FBB">
              <w:rPr>
                <w:sz w:val="20"/>
              </w:rPr>
              <w:t>high quality services that support good practice standards and</w:t>
            </w:r>
          </w:p>
          <w:p w14:paraId="5AEC50D2" w14:textId="304A743C" w:rsidR="00542FE8" w:rsidRPr="002E2FBB" w:rsidRDefault="00C46CE6" w:rsidP="00C46CE6">
            <w:pPr>
              <w:pStyle w:val="TableListParagraph"/>
              <w:rPr>
                <w:sz w:val="20"/>
              </w:rPr>
            </w:pPr>
            <w:r w:rsidRPr="002E2FBB">
              <w:rPr>
                <w:sz w:val="20"/>
              </w:rPr>
              <w:t>the rights and interests of clients</w:t>
            </w:r>
          </w:p>
          <w:p w14:paraId="1AA91F91" w14:textId="2F50228E" w:rsidR="00C46CE6" w:rsidRPr="009B4394" w:rsidRDefault="00A72134" w:rsidP="00C46CE6">
            <w:pPr>
              <w:pStyle w:val="TableListParagraph"/>
              <w:rPr>
                <w:b/>
                <w:bCs/>
                <w:color w:val="0000FF"/>
              </w:rPr>
            </w:pPr>
            <w:r w:rsidRPr="002E2FBB">
              <w:rPr>
                <w:sz w:val="20"/>
              </w:rPr>
              <w:t xml:space="preserve">the </w:t>
            </w:r>
            <w:r w:rsidR="00C46CE6" w:rsidRPr="002E2FBB">
              <w:rPr>
                <w:sz w:val="20"/>
              </w:rPr>
              <w:t>needs of clients</w:t>
            </w:r>
          </w:p>
        </w:tc>
        <w:tc>
          <w:tcPr>
            <w:tcW w:w="2126" w:type="dxa"/>
          </w:tcPr>
          <w:p w14:paraId="652CCF6C" w14:textId="66A91468" w:rsidR="00542FE8" w:rsidRPr="00A72134" w:rsidRDefault="006234C3" w:rsidP="00A72134">
            <w:pPr>
              <w:pStyle w:val="Tabletext0"/>
            </w:pPr>
            <w:r w:rsidRPr="006234C3">
              <w:t>Illustrative example – Meeting the needs of clients</w:t>
            </w:r>
          </w:p>
        </w:tc>
        <w:tc>
          <w:tcPr>
            <w:tcW w:w="2977" w:type="dxa"/>
          </w:tcPr>
          <w:p w14:paraId="6CCE3857" w14:textId="77777777" w:rsidR="00C46CE6" w:rsidRPr="00A72134" w:rsidRDefault="00C46CE6" w:rsidP="00A72134">
            <w:pPr>
              <w:pStyle w:val="Tabletext0"/>
            </w:pPr>
            <w:r w:rsidRPr="00A72134">
              <w:t>MPower108 Service management policy and procedures</w:t>
            </w:r>
          </w:p>
          <w:p w14:paraId="031E4299" w14:textId="100739C1" w:rsidR="00542FE8" w:rsidRPr="00A72134" w:rsidRDefault="00542FE8" w:rsidP="00A72134">
            <w:pPr>
              <w:pStyle w:val="Tabletext0"/>
            </w:pPr>
          </w:p>
        </w:tc>
        <w:tc>
          <w:tcPr>
            <w:tcW w:w="2976" w:type="dxa"/>
          </w:tcPr>
          <w:p w14:paraId="3AED8B53" w14:textId="0BFBD661" w:rsidR="00542FE8" w:rsidRPr="00A72134" w:rsidRDefault="00C46CE6" w:rsidP="00A72134">
            <w:pPr>
              <w:pStyle w:val="Tabletext0"/>
            </w:pPr>
            <w:r w:rsidRPr="00A72134">
              <w:t xml:space="preserve">MPower108 </w:t>
            </w:r>
            <w:r w:rsidR="0051573B">
              <w:t>S</w:t>
            </w:r>
            <w:r w:rsidRPr="00A72134">
              <w:t>ervice provision process</w:t>
            </w:r>
          </w:p>
        </w:tc>
      </w:tr>
      <w:tr w:rsidR="00542FE8" w:rsidRPr="009B4394" w14:paraId="79AB02A1" w14:textId="77777777" w:rsidTr="349CE5BB">
        <w:tc>
          <w:tcPr>
            <w:tcW w:w="6091" w:type="dxa"/>
          </w:tcPr>
          <w:p w14:paraId="61396188" w14:textId="2D693F3A" w:rsidR="00542FE8" w:rsidRDefault="00C46CE6" w:rsidP="00C46CE6">
            <w:pPr>
              <w:pStyle w:val="Tabletext0"/>
            </w:pPr>
            <w:r w:rsidRPr="00C46CE6">
              <w:t>1.3 Identify organisation barriers or issues that</w:t>
            </w:r>
            <w:r>
              <w:t xml:space="preserve"> </w:t>
            </w:r>
            <w:r w:rsidRPr="00C46CE6">
              <w:t xml:space="preserve">impact on delivery of </w:t>
            </w:r>
            <w:r w:rsidR="0081383A" w:rsidRPr="00C46CE6">
              <w:t>high-quality</w:t>
            </w:r>
            <w:r w:rsidRPr="00C46CE6">
              <w:t xml:space="preserve"> service </w:t>
            </w:r>
          </w:p>
          <w:p w14:paraId="0B4B989E" w14:textId="6C308574" w:rsidR="00C46CE6" w:rsidRPr="00C46CE6" w:rsidRDefault="00C46CE6" w:rsidP="00C46CE6">
            <w:pPr>
              <w:pStyle w:val="Tabletext0"/>
              <w:numPr>
                <w:ilvl w:val="0"/>
                <w:numId w:val="18"/>
              </w:numPr>
            </w:pPr>
            <w:r w:rsidRPr="00C46CE6">
              <w:t xml:space="preserve">quality assurance processes </w:t>
            </w:r>
            <w:r>
              <w:t xml:space="preserve">and barriers </w:t>
            </w:r>
            <w:r w:rsidRPr="00C46CE6">
              <w:t>relevant to service type</w:t>
            </w:r>
          </w:p>
        </w:tc>
        <w:tc>
          <w:tcPr>
            <w:tcW w:w="2126" w:type="dxa"/>
          </w:tcPr>
          <w:p w14:paraId="6E2AA89B" w14:textId="16A06137" w:rsidR="00542FE8" w:rsidRPr="00A72134" w:rsidRDefault="006234C3" w:rsidP="00A72134">
            <w:pPr>
              <w:pStyle w:val="Tabletext0"/>
            </w:pPr>
            <w:r w:rsidRPr="006234C3">
              <w:t>Illustrative example – Identify barriers to quality</w:t>
            </w:r>
          </w:p>
        </w:tc>
        <w:tc>
          <w:tcPr>
            <w:tcW w:w="2977" w:type="dxa"/>
          </w:tcPr>
          <w:p w14:paraId="75933FE3" w14:textId="77777777" w:rsidR="00542FE8" w:rsidRPr="00A72134" w:rsidRDefault="00542FE8" w:rsidP="00A72134">
            <w:pPr>
              <w:pStyle w:val="Tabletext0"/>
            </w:pPr>
          </w:p>
        </w:tc>
        <w:tc>
          <w:tcPr>
            <w:tcW w:w="2976" w:type="dxa"/>
          </w:tcPr>
          <w:p w14:paraId="2D06D1CA" w14:textId="77777777" w:rsidR="00542FE8" w:rsidRPr="00A72134" w:rsidRDefault="00542FE8" w:rsidP="00A72134">
            <w:pPr>
              <w:pStyle w:val="Tabletext0"/>
            </w:pPr>
          </w:p>
        </w:tc>
      </w:tr>
      <w:tr w:rsidR="00542FE8" w:rsidRPr="009B4394" w14:paraId="38E54E3B" w14:textId="77777777" w:rsidTr="349CE5BB">
        <w:tc>
          <w:tcPr>
            <w:tcW w:w="6091" w:type="dxa"/>
          </w:tcPr>
          <w:p w14:paraId="3090C8EF" w14:textId="1C3AD11B" w:rsidR="00542FE8" w:rsidRPr="00C46CE6" w:rsidRDefault="00C46CE6" w:rsidP="00C46CE6">
            <w:pPr>
              <w:pStyle w:val="Tabletext0"/>
            </w:pPr>
            <w:r w:rsidRPr="00C46CE6">
              <w:t>develop strategies to address barriers or issues that impact on delivery of high-quality service</w:t>
            </w:r>
          </w:p>
        </w:tc>
        <w:tc>
          <w:tcPr>
            <w:tcW w:w="2126" w:type="dxa"/>
          </w:tcPr>
          <w:p w14:paraId="3D7948C6" w14:textId="73C4BD43" w:rsidR="00542FE8" w:rsidRPr="00A72134" w:rsidRDefault="00542FE8" w:rsidP="00A72134">
            <w:pPr>
              <w:pStyle w:val="Tabletext0"/>
            </w:pPr>
          </w:p>
        </w:tc>
        <w:tc>
          <w:tcPr>
            <w:tcW w:w="2977" w:type="dxa"/>
          </w:tcPr>
          <w:p w14:paraId="70E9A67F" w14:textId="77777777" w:rsidR="00542FE8" w:rsidRPr="00A72134" w:rsidRDefault="00542FE8" w:rsidP="00A72134">
            <w:pPr>
              <w:pStyle w:val="Tabletext0"/>
            </w:pPr>
          </w:p>
        </w:tc>
        <w:tc>
          <w:tcPr>
            <w:tcW w:w="2976" w:type="dxa"/>
          </w:tcPr>
          <w:p w14:paraId="4EA55CC8" w14:textId="77777777" w:rsidR="00542FE8" w:rsidRPr="00A72134" w:rsidRDefault="00542FE8" w:rsidP="00A72134">
            <w:pPr>
              <w:pStyle w:val="Tabletext0"/>
            </w:pPr>
          </w:p>
        </w:tc>
      </w:tr>
      <w:tr w:rsidR="00542FE8" w:rsidRPr="009B4394" w14:paraId="00B0F6F0" w14:textId="77777777" w:rsidTr="349CE5BB">
        <w:tc>
          <w:tcPr>
            <w:tcW w:w="6091" w:type="dxa"/>
          </w:tcPr>
          <w:p w14:paraId="03DDAE8A" w14:textId="77777777" w:rsidR="00542FE8" w:rsidRDefault="00A72134" w:rsidP="00A72134">
            <w:pPr>
              <w:pStyle w:val="Tabletext0"/>
            </w:pPr>
            <w:r w:rsidRPr="00A72134">
              <w:t>1.4 Identify opportunities for continuous improvement and incorporate them into operational plans</w:t>
            </w:r>
          </w:p>
          <w:p w14:paraId="0F966B37" w14:textId="2F77A6DC" w:rsidR="00A72134" w:rsidRPr="002E2FBB" w:rsidRDefault="00A72134" w:rsidP="00A72134">
            <w:pPr>
              <w:pStyle w:val="TableListParagraph"/>
              <w:rPr>
                <w:sz w:val="20"/>
              </w:rPr>
            </w:pPr>
            <w:r w:rsidRPr="002E2FBB">
              <w:rPr>
                <w:sz w:val="20"/>
              </w:rPr>
              <w:t>The continuous improvement process</w:t>
            </w:r>
          </w:p>
          <w:p w14:paraId="1C49016B" w14:textId="60F14CA7" w:rsidR="00A72134" w:rsidRPr="002E2FBB" w:rsidRDefault="00EC5F7A" w:rsidP="00A72134">
            <w:pPr>
              <w:pStyle w:val="TableListParagraph"/>
              <w:rPr>
                <w:sz w:val="20"/>
              </w:rPr>
            </w:pPr>
            <w:r w:rsidRPr="002E2FBB">
              <w:rPr>
                <w:sz w:val="20"/>
              </w:rPr>
              <w:t>P</w:t>
            </w:r>
            <w:r w:rsidR="00A72134" w:rsidRPr="002E2FBB">
              <w:rPr>
                <w:sz w:val="20"/>
              </w:rPr>
              <w:t>rinciples and practices to enhance sustainability in the workplace, including environmental, economic, workforce and social sustainability</w:t>
            </w:r>
          </w:p>
          <w:p w14:paraId="6DB9DA24" w14:textId="14B97F33" w:rsidR="00A72134" w:rsidRPr="002E2FBB" w:rsidRDefault="00A72134" w:rsidP="00A72134">
            <w:pPr>
              <w:pStyle w:val="TableListParagraph"/>
              <w:rPr>
                <w:sz w:val="20"/>
              </w:rPr>
            </w:pPr>
            <w:r w:rsidRPr="002E2FBB">
              <w:rPr>
                <w:sz w:val="20"/>
              </w:rPr>
              <w:t>Aligning with organisational and operational requirements</w:t>
            </w:r>
            <w:r w:rsidR="00EC5F7A" w:rsidRPr="002E2FBB">
              <w:rPr>
                <w:sz w:val="20"/>
              </w:rPr>
              <w:t xml:space="preserve"> including:</w:t>
            </w:r>
          </w:p>
          <w:p w14:paraId="2F9E8BF1" w14:textId="638F59CC" w:rsidR="00A72134" w:rsidRPr="002E2FBB" w:rsidRDefault="00A72134" w:rsidP="00EC5F7A">
            <w:pPr>
              <w:pStyle w:val="TableListParagraph"/>
              <w:numPr>
                <w:ilvl w:val="1"/>
                <w:numId w:val="7"/>
              </w:numPr>
              <w:rPr>
                <w:sz w:val="20"/>
              </w:rPr>
            </w:pPr>
            <w:r w:rsidRPr="002E2FBB">
              <w:rPr>
                <w:sz w:val="20"/>
              </w:rPr>
              <w:t>vision statements, philosophical statements of organisation</w:t>
            </w:r>
          </w:p>
          <w:p w14:paraId="4FF704A6" w14:textId="39A87B7E" w:rsidR="00A72134" w:rsidRPr="00A72134" w:rsidRDefault="00A72134" w:rsidP="00A72134">
            <w:pPr>
              <w:pStyle w:val="Tabletext0"/>
            </w:pPr>
          </w:p>
        </w:tc>
        <w:tc>
          <w:tcPr>
            <w:tcW w:w="2126" w:type="dxa"/>
          </w:tcPr>
          <w:p w14:paraId="527A3EA1" w14:textId="19BB1CA6" w:rsidR="00542FE8" w:rsidRPr="00A72134" w:rsidRDefault="00542FE8" w:rsidP="00A72134">
            <w:pPr>
              <w:pStyle w:val="Tabletext0"/>
            </w:pPr>
          </w:p>
        </w:tc>
        <w:tc>
          <w:tcPr>
            <w:tcW w:w="2977" w:type="dxa"/>
          </w:tcPr>
          <w:p w14:paraId="61A75DC4" w14:textId="77777777" w:rsidR="00A72134" w:rsidRDefault="00A72134" w:rsidP="00A72134">
            <w:pPr>
              <w:pStyle w:val="Tabletext0"/>
            </w:pPr>
            <w:r>
              <w:t>MPower108 Continuous improvement policy and procedure</w:t>
            </w:r>
          </w:p>
          <w:p w14:paraId="36C176AA" w14:textId="7AE09048" w:rsidR="00A72134" w:rsidRPr="00A72134" w:rsidRDefault="00A72134" w:rsidP="00A72134">
            <w:pPr>
              <w:pStyle w:val="Tabletext0"/>
            </w:pPr>
            <w:r>
              <w:t>MPowe108 Case study background</w:t>
            </w:r>
          </w:p>
        </w:tc>
        <w:tc>
          <w:tcPr>
            <w:tcW w:w="2976" w:type="dxa"/>
          </w:tcPr>
          <w:p w14:paraId="36F218DF" w14:textId="22FA2AA7" w:rsidR="00542FE8" w:rsidRPr="00A72134" w:rsidRDefault="00A72134" w:rsidP="00A72134">
            <w:pPr>
              <w:pStyle w:val="Tabletext0"/>
            </w:pPr>
            <w:r w:rsidRPr="00A72134">
              <w:t>MPower108 Operational plan</w:t>
            </w:r>
          </w:p>
        </w:tc>
      </w:tr>
      <w:tr w:rsidR="00542FE8" w:rsidRPr="009B4394" w14:paraId="78C04B3C" w14:textId="77777777" w:rsidTr="349CE5BB">
        <w:tc>
          <w:tcPr>
            <w:tcW w:w="6091" w:type="dxa"/>
          </w:tcPr>
          <w:p w14:paraId="02CE341D" w14:textId="77777777" w:rsidR="00542FE8" w:rsidRPr="008D28D7" w:rsidRDefault="00A72134" w:rsidP="00A72134">
            <w:pPr>
              <w:pStyle w:val="Tabletext0"/>
            </w:pPr>
            <w:r w:rsidRPr="008D28D7">
              <w:lastRenderedPageBreak/>
              <w:t>1.5 Define and implement continuous improvement processes to monitor and ensure quality client service delivery</w:t>
            </w:r>
          </w:p>
          <w:p w14:paraId="1FFDF316" w14:textId="4C0779A0" w:rsidR="008E6E7B" w:rsidRPr="008D28D7" w:rsidRDefault="008E6E7B" w:rsidP="008E6E7B">
            <w:pPr>
              <w:pStyle w:val="TableListParagraph"/>
              <w:rPr>
                <w:sz w:val="20"/>
              </w:rPr>
            </w:pPr>
            <w:r w:rsidRPr="008D28D7">
              <w:rPr>
                <w:sz w:val="20"/>
              </w:rPr>
              <w:t>Involving  others in quality improvement processes</w:t>
            </w:r>
          </w:p>
        </w:tc>
        <w:tc>
          <w:tcPr>
            <w:tcW w:w="2126" w:type="dxa"/>
          </w:tcPr>
          <w:p w14:paraId="6C6358AD" w14:textId="7FC551A4" w:rsidR="00542FE8" w:rsidRPr="008D28D7" w:rsidRDefault="006234C3" w:rsidP="008E6E7B">
            <w:pPr>
              <w:pStyle w:val="Tabletext0"/>
            </w:pPr>
            <w:r w:rsidRPr="008D28D7">
              <w:t>Illustrative example – Implementing new processes</w:t>
            </w:r>
          </w:p>
        </w:tc>
        <w:tc>
          <w:tcPr>
            <w:tcW w:w="2977" w:type="dxa"/>
          </w:tcPr>
          <w:p w14:paraId="6C7C18E0" w14:textId="697B029E" w:rsidR="00542FE8" w:rsidRPr="008D28D7" w:rsidRDefault="00A72134" w:rsidP="00A72134">
            <w:pPr>
              <w:pStyle w:val="Tabletext0"/>
            </w:pPr>
            <w:r w:rsidRPr="008D28D7">
              <w:t>MPower108 Continuous improvement plan template</w:t>
            </w:r>
          </w:p>
          <w:p w14:paraId="2F204B21" w14:textId="4E6F9AB6" w:rsidR="008E6E7B" w:rsidRPr="008D28D7" w:rsidRDefault="008E6E7B" w:rsidP="00A72134">
            <w:pPr>
              <w:pStyle w:val="Tabletext0"/>
            </w:pPr>
            <w:r w:rsidRPr="008D28D7">
              <w:t>MPower108 Action plan template</w:t>
            </w:r>
          </w:p>
          <w:p w14:paraId="56500AB0" w14:textId="77777777" w:rsidR="008E6E7B" w:rsidRPr="008D28D7" w:rsidRDefault="008E6E7B" w:rsidP="00A72134">
            <w:pPr>
              <w:pStyle w:val="Tabletext0"/>
            </w:pPr>
            <w:r w:rsidRPr="008D28D7">
              <w:t>MPower108 Delegations and authorities policy and procedure</w:t>
            </w:r>
          </w:p>
          <w:p w14:paraId="14113315" w14:textId="29CF64D1" w:rsidR="008E6E7B" w:rsidRPr="008D28D7" w:rsidRDefault="008E6E7B" w:rsidP="00A72134">
            <w:pPr>
              <w:pStyle w:val="Tabletext0"/>
            </w:pPr>
            <w:r w:rsidRPr="008D28D7">
              <w:t xml:space="preserve">MPower108 </w:t>
            </w:r>
            <w:r w:rsidR="0081383A" w:rsidRPr="008D28D7">
              <w:t>C</w:t>
            </w:r>
            <w:r w:rsidRPr="008D28D7">
              <w:t>ommunication policy and procedure</w:t>
            </w:r>
          </w:p>
          <w:p w14:paraId="3A4DC757" w14:textId="0FEED12E" w:rsidR="008E6E7B" w:rsidRPr="008D28D7" w:rsidRDefault="008E6E7B" w:rsidP="00A72134">
            <w:pPr>
              <w:pStyle w:val="Tabletext0"/>
            </w:pPr>
            <w:r w:rsidRPr="008D28D7">
              <w:t xml:space="preserve">MPower108 </w:t>
            </w:r>
            <w:r w:rsidR="0081383A" w:rsidRPr="008D28D7">
              <w:t>C</w:t>
            </w:r>
            <w:r w:rsidRPr="008D28D7">
              <w:t>ommunication plan template</w:t>
            </w:r>
          </w:p>
        </w:tc>
        <w:tc>
          <w:tcPr>
            <w:tcW w:w="2976" w:type="dxa"/>
          </w:tcPr>
          <w:p w14:paraId="54E538C9" w14:textId="135F0BA2" w:rsidR="00542FE8" w:rsidRPr="008D28D7" w:rsidRDefault="008D28D7" w:rsidP="008D28D7">
            <w:pPr>
              <w:rPr>
                <w:sz w:val="20"/>
                <w:szCs w:val="20"/>
              </w:rPr>
            </w:pPr>
            <w:r w:rsidRPr="008D28D7">
              <w:rPr>
                <w:sz w:val="20"/>
                <w:szCs w:val="20"/>
              </w:rPr>
              <w:t>MPower108 QM action plan (see illustrative example)</w:t>
            </w:r>
          </w:p>
        </w:tc>
      </w:tr>
      <w:tr w:rsidR="00542FE8" w:rsidRPr="009B4394" w14:paraId="01ACD6B7" w14:textId="77777777" w:rsidTr="349CE5BB">
        <w:tc>
          <w:tcPr>
            <w:tcW w:w="6091" w:type="dxa"/>
          </w:tcPr>
          <w:p w14:paraId="0413434C" w14:textId="570796C0" w:rsidR="00542FE8" w:rsidRPr="009B4394" w:rsidRDefault="008E6E7B" w:rsidP="00325434">
            <w:pPr>
              <w:pStyle w:val="Tabletext0"/>
              <w:rPr>
                <w:b/>
                <w:bCs/>
                <w:color w:val="0000FF"/>
              </w:rPr>
            </w:pPr>
            <w:r>
              <w:rPr>
                <w:b/>
                <w:bCs/>
                <w:color w:val="0000FF"/>
              </w:rPr>
              <w:t xml:space="preserve">Lesson 2 </w:t>
            </w:r>
            <w:r w:rsidRPr="008E6E7B">
              <w:rPr>
                <w:b/>
                <w:bCs/>
                <w:color w:val="0000FF"/>
              </w:rPr>
              <w:t>Monitor and review service delivery against quality framework</w:t>
            </w:r>
          </w:p>
        </w:tc>
        <w:tc>
          <w:tcPr>
            <w:tcW w:w="2126" w:type="dxa"/>
          </w:tcPr>
          <w:p w14:paraId="72096FE1" w14:textId="77777777" w:rsidR="00542FE8" w:rsidRPr="009B4394" w:rsidRDefault="00542FE8" w:rsidP="00325434">
            <w:pPr>
              <w:pStyle w:val="Tabletext0"/>
              <w:rPr>
                <w:b/>
                <w:bCs/>
                <w:color w:val="0000FF"/>
              </w:rPr>
            </w:pPr>
          </w:p>
        </w:tc>
        <w:tc>
          <w:tcPr>
            <w:tcW w:w="2977" w:type="dxa"/>
          </w:tcPr>
          <w:p w14:paraId="6F16108F" w14:textId="67D9E240" w:rsidR="008E6E7B" w:rsidRPr="009B4394" w:rsidRDefault="008E6E7B" w:rsidP="008E6E7B">
            <w:pPr>
              <w:pStyle w:val="Tabletext0"/>
            </w:pPr>
          </w:p>
        </w:tc>
        <w:tc>
          <w:tcPr>
            <w:tcW w:w="2976" w:type="dxa"/>
          </w:tcPr>
          <w:p w14:paraId="3C8627AC" w14:textId="77777777" w:rsidR="00542FE8" w:rsidRPr="009B4394" w:rsidRDefault="00542FE8" w:rsidP="00325434">
            <w:pPr>
              <w:pStyle w:val="Tabletext0"/>
              <w:rPr>
                <w:b/>
                <w:bCs/>
                <w:color w:val="0000FF"/>
              </w:rPr>
            </w:pPr>
          </w:p>
        </w:tc>
      </w:tr>
      <w:tr w:rsidR="00542FE8" w:rsidRPr="009B4394" w14:paraId="5037DB0E" w14:textId="77777777" w:rsidTr="349CE5BB">
        <w:tc>
          <w:tcPr>
            <w:tcW w:w="6091" w:type="dxa"/>
          </w:tcPr>
          <w:p w14:paraId="5EB5ED2A" w14:textId="50E1F782" w:rsidR="00542FE8" w:rsidRPr="008E6E7B" w:rsidRDefault="008E6E7B" w:rsidP="008E6E7B">
            <w:pPr>
              <w:pStyle w:val="Tabletext0"/>
            </w:pPr>
            <w:r w:rsidRPr="008E6E7B">
              <w:t xml:space="preserve">2.1 </w:t>
            </w:r>
            <w:r w:rsidR="00EC5F7A">
              <w:t>M</w:t>
            </w:r>
            <w:r w:rsidRPr="008E6E7B">
              <w:t>onitor and review quality of service outcomes for clients and the community</w:t>
            </w:r>
          </w:p>
        </w:tc>
        <w:tc>
          <w:tcPr>
            <w:tcW w:w="2126" w:type="dxa"/>
          </w:tcPr>
          <w:p w14:paraId="0458576E" w14:textId="055F8C0A" w:rsidR="00542FE8" w:rsidRPr="008E6E7B" w:rsidRDefault="006234C3" w:rsidP="008E6E7B">
            <w:pPr>
              <w:pStyle w:val="Tabletext0"/>
            </w:pPr>
            <w:r w:rsidRPr="006234C3">
              <w:t>Illustrative example – Monitoring and reviewing new processes</w:t>
            </w:r>
          </w:p>
        </w:tc>
        <w:tc>
          <w:tcPr>
            <w:tcW w:w="2977" w:type="dxa"/>
          </w:tcPr>
          <w:p w14:paraId="7CD01DAE" w14:textId="77777777" w:rsidR="008E6E7B" w:rsidRPr="008E6E7B" w:rsidRDefault="008E6E7B" w:rsidP="008E6E7B">
            <w:pPr>
              <w:pStyle w:val="Tabletext0"/>
            </w:pPr>
            <w:r w:rsidRPr="008E6E7B">
              <w:t>MPower108 Continuous improvement plan template</w:t>
            </w:r>
          </w:p>
          <w:p w14:paraId="570F9C56" w14:textId="77777777" w:rsidR="008E6E7B" w:rsidRPr="008E6E7B" w:rsidRDefault="008E6E7B" w:rsidP="008E6E7B">
            <w:pPr>
              <w:pStyle w:val="Tabletext0"/>
            </w:pPr>
            <w:r w:rsidRPr="008E6E7B">
              <w:t>MPower108 Action plan template</w:t>
            </w:r>
          </w:p>
          <w:p w14:paraId="4C1EC20B" w14:textId="0CED8076" w:rsidR="00542FE8" w:rsidRPr="009B4394" w:rsidRDefault="008E6E7B" w:rsidP="008E6E7B">
            <w:pPr>
              <w:pStyle w:val="Tabletext0"/>
            </w:pPr>
            <w:r w:rsidRPr="008E6E7B">
              <w:t>MPower108 Action plan review template</w:t>
            </w:r>
          </w:p>
        </w:tc>
        <w:tc>
          <w:tcPr>
            <w:tcW w:w="2976" w:type="dxa"/>
          </w:tcPr>
          <w:p w14:paraId="53070AD8" w14:textId="0587A5EE" w:rsidR="00542FE8" w:rsidRPr="008D28D7" w:rsidRDefault="00A23874" w:rsidP="008D28D7">
            <w:pPr>
              <w:pStyle w:val="Tabletext0"/>
            </w:pPr>
            <w:r w:rsidRPr="00A23874">
              <w:t>MPower108 QA Feedback survey completed – see Illustrative examples</w:t>
            </w:r>
          </w:p>
        </w:tc>
      </w:tr>
      <w:tr w:rsidR="00542FE8" w:rsidRPr="009B4394" w14:paraId="6A13B134" w14:textId="77777777" w:rsidTr="349CE5BB">
        <w:tc>
          <w:tcPr>
            <w:tcW w:w="6091" w:type="dxa"/>
          </w:tcPr>
          <w:p w14:paraId="72C311CA" w14:textId="4A4D635C" w:rsidR="00542FE8" w:rsidRPr="008E6E7B" w:rsidRDefault="008E6E7B" w:rsidP="008E6E7B">
            <w:pPr>
              <w:pStyle w:val="Tabletext0"/>
            </w:pPr>
            <w:r w:rsidRPr="008E6E7B">
              <w:t xml:space="preserve">2.2 </w:t>
            </w:r>
            <w:r w:rsidR="00EC5F7A">
              <w:t>M</w:t>
            </w:r>
            <w:r w:rsidRPr="008E6E7B">
              <w:t>onitor and review barriers and issues relating to quality</w:t>
            </w:r>
          </w:p>
          <w:p w14:paraId="09DB9915" w14:textId="6F6BB91C" w:rsidR="008E6E7B" w:rsidRPr="009B4394" w:rsidRDefault="008E6E7B" w:rsidP="008E6E7B">
            <w:pPr>
              <w:pStyle w:val="Tabletext0"/>
            </w:pPr>
            <w:r w:rsidRPr="008E6E7B">
              <w:t>Making variations</w:t>
            </w:r>
          </w:p>
        </w:tc>
        <w:tc>
          <w:tcPr>
            <w:tcW w:w="2126" w:type="dxa"/>
          </w:tcPr>
          <w:p w14:paraId="488C6ACF" w14:textId="77777777" w:rsidR="00542FE8" w:rsidRPr="009B4394" w:rsidRDefault="00542FE8" w:rsidP="00325434">
            <w:pPr>
              <w:pStyle w:val="Tabletext0"/>
              <w:rPr>
                <w:b/>
                <w:bCs/>
                <w:color w:val="0000FF"/>
              </w:rPr>
            </w:pPr>
          </w:p>
        </w:tc>
        <w:tc>
          <w:tcPr>
            <w:tcW w:w="2977" w:type="dxa"/>
          </w:tcPr>
          <w:p w14:paraId="4DEA592C" w14:textId="632368AD" w:rsidR="00542FE8" w:rsidRPr="008E6E7B" w:rsidRDefault="008E6E7B" w:rsidP="008E6E7B">
            <w:pPr>
              <w:pStyle w:val="Tabletext0"/>
            </w:pPr>
            <w:r w:rsidRPr="008E6E7B">
              <w:t xml:space="preserve">MPower108 Variation </w:t>
            </w:r>
            <w:r w:rsidR="009D3D8F">
              <w:t xml:space="preserve">report </w:t>
            </w:r>
            <w:r w:rsidRPr="008E6E7B">
              <w:t>template</w:t>
            </w:r>
          </w:p>
        </w:tc>
        <w:tc>
          <w:tcPr>
            <w:tcW w:w="2976" w:type="dxa"/>
          </w:tcPr>
          <w:p w14:paraId="326BBBE3" w14:textId="77777777" w:rsidR="00542FE8" w:rsidRPr="009B4394" w:rsidRDefault="00542FE8" w:rsidP="00325434">
            <w:pPr>
              <w:pStyle w:val="Tabletext0"/>
              <w:rPr>
                <w:b/>
                <w:bCs/>
                <w:color w:val="0000FF"/>
              </w:rPr>
            </w:pPr>
          </w:p>
        </w:tc>
      </w:tr>
      <w:tr w:rsidR="00542FE8" w:rsidRPr="009B4394" w14:paraId="67AE4C4C" w14:textId="77777777" w:rsidTr="349CE5BB">
        <w:tc>
          <w:tcPr>
            <w:tcW w:w="6091" w:type="dxa"/>
          </w:tcPr>
          <w:p w14:paraId="61DDC390" w14:textId="3D3D349C" w:rsidR="00542FE8" w:rsidRPr="003D0C7A" w:rsidRDefault="008E6E7B" w:rsidP="003D0C7A">
            <w:pPr>
              <w:pStyle w:val="Tabletext0"/>
            </w:pPr>
            <w:r w:rsidRPr="003D0C7A">
              <w:t xml:space="preserve">2.3 </w:t>
            </w:r>
            <w:r w:rsidR="00EC5F7A">
              <w:t>U</w:t>
            </w:r>
            <w:r w:rsidRPr="003D0C7A">
              <w:t>pdate service delivery procedures</w:t>
            </w:r>
          </w:p>
          <w:p w14:paraId="1C8947FD" w14:textId="77777777" w:rsidR="008E6E7B" w:rsidRPr="002E2FBB" w:rsidRDefault="008E6E7B" w:rsidP="003D0C7A">
            <w:pPr>
              <w:pStyle w:val="TableListParagraph"/>
              <w:rPr>
                <w:sz w:val="20"/>
              </w:rPr>
            </w:pPr>
            <w:r w:rsidRPr="002E2FBB">
              <w:rPr>
                <w:sz w:val="20"/>
              </w:rPr>
              <w:t>reflect good practice and to respond to changing legislative requirements and client needs</w:t>
            </w:r>
          </w:p>
          <w:p w14:paraId="10820B82" w14:textId="6F164941" w:rsidR="003D0C7A" w:rsidRPr="009B4394" w:rsidRDefault="003D0C7A" w:rsidP="003D0C7A">
            <w:pPr>
              <w:pStyle w:val="TableListParagraph"/>
            </w:pPr>
            <w:r w:rsidRPr="002E2FBB">
              <w:rPr>
                <w:sz w:val="20"/>
              </w:rPr>
              <w:t>Updating and developing staff to meet the necessary competencies</w:t>
            </w:r>
          </w:p>
        </w:tc>
        <w:tc>
          <w:tcPr>
            <w:tcW w:w="2126" w:type="dxa"/>
          </w:tcPr>
          <w:p w14:paraId="6800381D" w14:textId="7C23A01D" w:rsidR="00542FE8" w:rsidRPr="003D0C7A" w:rsidRDefault="006234C3" w:rsidP="003D0C7A">
            <w:pPr>
              <w:pStyle w:val="Tabletext0"/>
            </w:pPr>
            <w:r w:rsidRPr="006234C3">
              <w:t>Illustrative example – Updating and developing staff for compliance</w:t>
            </w:r>
          </w:p>
        </w:tc>
        <w:tc>
          <w:tcPr>
            <w:tcW w:w="2977" w:type="dxa"/>
          </w:tcPr>
          <w:p w14:paraId="16D978DB" w14:textId="77777777" w:rsidR="003D0C7A" w:rsidRPr="003D0C7A" w:rsidRDefault="003D0C7A" w:rsidP="003D0C7A">
            <w:pPr>
              <w:pStyle w:val="Tabletext0"/>
            </w:pPr>
            <w:r w:rsidRPr="003D0C7A">
              <w:t>MPower108 Training and professional development policy and procedure</w:t>
            </w:r>
          </w:p>
          <w:p w14:paraId="337CE6D9" w14:textId="06A857FA" w:rsidR="003D0C7A" w:rsidRPr="003D0C7A" w:rsidRDefault="003D0C7A" w:rsidP="003D0C7A">
            <w:pPr>
              <w:pStyle w:val="Tabletext0"/>
            </w:pPr>
            <w:r w:rsidRPr="003D0C7A">
              <w:lastRenderedPageBreak/>
              <w:t xml:space="preserve">MPower108 Employee performance </w:t>
            </w:r>
            <w:r w:rsidR="0081383A">
              <w:t xml:space="preserve">management </w:t>
            </w:r>
            <w:r w:rsidRPr="003D0C7A">
              <w:t>policy and procedure</w:t>
            </w:r>
            <w:r w:rsidRPr="003D0C7A">
              <w:tab/>
            </w:r>
          </w:p>
          <w:p w14:paraId="2FFE17B7" w14:textId="3D139661" w:rsidR="003D0C7A" w:rsidRPr="003D0C7A" w:rsidRDefault="003D0C7A" w:rsidP="003D0C7A">
            <w:pPr>
              <w:pStyle w:val="Tabletext0"/>
            </w:pPr>
            <w:r w:rsidRPr="003D0C7A">
              <w:t>MPower108 Training needs analysis template</w:t>
            </w:r>
          </w:p>
          <w:p w14:paraId="41E09D20" w14:textId="77777777" w:rsidR="003D0C7A" w:rsidRPr="003D0C7A" w:rsidRDefault="003D0C7A" w:rsidP="003D0C7A">
            <w:pPr>
              <w:pStyle w:val="Tabletext0"/>
            </w:pPr>
            <w:r w:rsidRPr="003D0C7A">
              <w:t>MPower108 Training plan template</w:t>
            </w:r>
          </w:p>
          <w:p w14:paraId="6B75B215" w14:textId="28AAD648" w:rsidR="00542FE8" w:rsidRPr="009B4394" w:rsidRDefault="003D0C7A" w:rsidP="003D0C7A">
            <w:pPr>
              <w:pStyle w:val="Tabletext0"/>
            </w:pPr>
            <w:r w:rsidRPr="003D0C7A">
              <w:t xml:space="preserve">MPower108 Employee performance </w:t>
            </w:r>
            <w:r w:rsidR="009D3D8F">
              <w:t xml:space="preserve">improvement </w:t>
            </w:r>
            <w:r w:rsidRPr="003D0C7A">
              <w:t>plan template</w:t>
            </w:r>
          </w:p>
        </w:tc>
        <w:tc>
          <w:tcPr>
            <w:tcW w:w="2976" w:type="dxa"/>
          </w:tcPr>
          <w:p w14:paraId="1D3DD202" w14:textId="77777777" w:rsidR="00542FE8" w:rsidRPr="009B4394" w:rsidRDefault="00542FE8" w:rsidP="00325434">
            <w:pPr>
              <w:pStyle w:val="Tabletext0"/>
              <w:rPr>
                <w:b/>
                <w:bCs/>
                <w:color w:val="0000FF"/>
              </w:rPr>
            </w:pPr>
          </w:p>
        </w:tc>
      </w:tr>
      <w:tr w:rsidR="00542FE8" w:rsidRPr="009B4394" w14:paraId="66BC2899" w14:textId="77777777" w:rsidTr="349CE5BB">
        <w:tc>
          <w:tcPr>
            <w:tcW w:w="6091" w:type="dxa"/>
          </w:tcPr>
          <w:p w14:paraId="1FA1ADDA" w14:textId="7D2E286B" w:rsidR="00542FE8" w:rsidRPr="002E2FBB" w:rsidRDefault="003D0C7A" w:rsidP="003D0C7A">
            <w:pPr>
              <w:pStyle w:val="Tabletext0"/>
            </w:pPr>
            <w:r w:rsidRPr="002E2FBB">
              <w:t>2.4 Investigate and document the effects of services on all clients</w:t>
            </w:r>
          </w:p>
          <w:p w14:paraId="6ED193D8" w14:textId="08C95671" w:rsidR="003D0C7A" w:rsidRPr="002E2FBB" w:rsidRDefault="003D0C7A" w:rsidP="003D0C7A">
            <w:pPr>
              <w:pStyle w:val="TableListParagraph"/>
              <w:rPr>
                <w:sz w:val="20"/>
              </w:rPr>
            </w:pPr>
            <w:r w:rsidRPr="002E2FBB">
              <w:rPr>
                <w:sz w:val="20"/>
              </w:rPr>
              <w:t>Obtaining feedback for all users of the service and other relevant parties in the review process</w:t>
            </w:r>
          </w:p>
          <w:p w14:paraId="2F05D763" w14:textId="2A280346" w:rsidR="003D0C7A" w:rsidRPr="002E2FBB" w:rsidRDefault="003D0C7A" w:rsidP="003D0C7A">
            <w:pPr>
              <w:pStyle w:val="TableListParagraph"/>
              <w:rPr>
                <w:sz w:val="20"/>
              </w:rPr>
            </w:pPr>
            <w:r w:rsidRPr="002E2FBB">
              <w:rPr>
                <w:sz w:val="20"/>
              </w:rPr>
              <w:t>Identify differences between stakeholder expectations and service delivery objectives</w:t>
            </w:r>
          </w:p>
          <w:p w14:paraId="5C126CFE" w14:textId="6D8BA71A" w:rsidR="003D0C7A" w:rsidRPr="002E2FBB" w:rsidRDefault="003D0C7A" w:rsidP="003D0C7A">
            <w:pPr>
              <w:pStyle w:val="TableListParagraph"/>
              <w:rPr>
                <w:sz w:val="20"/>
              </w:rPr>
            </w:pPr>
            <w:r w:rsidRPr="002E2FBB">
              <w:rPr>
                <w:sz w:val="20"/>
              </w:rPr>
              <w:t>providing clients and stakeholders with review results</w:t>
            </w:r>
          </w:p>
          <w:p w14:paraId="4CA302AF" w14:textId="3EEC5714" w:rsidR="003D0C7A" w:rsidRPr="002E2FBB" w:rsidRDefault="003D0C7A" w:rsidP="003D0C7A">
            <w:pPr>
              <w:pStyle w:val="TableListParagraph"/>
              <w:rPr>
                <w:sz w:val="20"/>
              </w:rPr>
            </w:pPr>
            <w:r w:rsidRPr="002E2FBB">
              <w:rPr>
                <w:sz w:val="20"/>
              </w:rPr>
              <w:t>Documenting review outcomes</w:t>
            </w:r>
          </w:p>
          <w:p w14:paraId="24B1FAF1" w14:textId="38AB5326" w:rsidR="003D0C7A" w:rsidRPr="002E2FBB" w:rsidRDefault="003D0C7A" w:rsidP="003D0C7A">
            <w:pPr>
              <w:pStyle w:val="Tabletext0"/>
            </w:pPr>
          </w:p>
        </w:tc>
        <w:tc>
          <w:tcPr>
            <w:tcW w:w="2126" w:type="dxa"/>
          </w:tcPr>
          <w:p w14:paraId="5AF4C8A4" w14:textId="00F48C09" w:rsidR="00542FE8" w:rsidRPr="003D0C7A" w:rsidRDefault="00542FE8" w:rsidP="003D0C7A">
            <w:pPr>
              <w:pStyle w:val="Tabletext0"/>
            </w:pPr>
          </w:p>
        </w:tc>
        <w:tc>
          <w:tcPr>
            <w:tcW w:w="2977" w:type="dxa"/>
          </w:tcPr>
          <w:p w14:paraId="169D549F" w14:textId="1ED40393" w:rsidR="00542FE8" w:rsidRPr="003D0C7A" w:rsidRDefault="0081383A" w:rsidP="003D0C7A">
            <w:pPr>
              <w:pStyle w:val="Tabletext0"/>
            </w:pPr>
            <w:r>
              <w:t>M</w:t>
            </w:r>
            <w:r w:rsidR="006234C3">
              <w:t>P</w:t>
            </w:r>
            <w:r>
              <w:t xml:space="preserve">ower108 </w:t>
            </w:r>
            <w:r w:rsidR="003D0C7A" w:rsidRPr="003D0C7A">
              <w:t xml:space="preserve">Action </w:t>
            </w:r>
            <w:r w:rsidR="009D3D8F">
              <w:t xml:space="preserve">plan </w:t>
            </w:r>
            <w:r w:rsidR="003D0C7A" w:rsidRPr="003D0C7A">
              <w:t>review template</w:t>
            </w:r>
          </w:p>
          <w:p w14:paraId="5D49FEE0" w14:textId="320DF54A" w:rsidR="003D0C7A" w:rsidRPr="003D0C7A" w:rsidRDefault="003D0C7A" w:rsidP="003D0C7A">
            <w:pPr>
              <w:pStyle w:val="Tabletext0"/>
            </w:pPr>
            <w:r w:rsidRPr="003D0C7A">
              <w:t>MPower108 Feedback survey template</w:t>
            </w:r>
          </w:p>
          <w:p w14:paraId="7BC2144A" w14:textId="3EDBF045" w:rsidR="003D0C7A" w:rsidRPr="003D0C7A" w:rsidRDefault="003D0C7A" w:rsidP="003D0C7A">
            <w:pPr>
              <w:pStyle w:val="Tabletext0"/>
            </w:pPr>
          </w:p>
        </w:tc>
        <w:tc>
          <w:tcPr>
            <w:tcW w:w="2976" w:type="dxa"/>
          </w:tcPr>
          <w:p w14:paraId="5F915D7B" w14:textId="1B9DFE6B" w:rsidR="00542FE8" w:rsidRPr="003D0C7A" w:rsidRDefault="003D0C7A" w:rsidP="003D0C7A">
            <w:pPr>
              <w:pStyle w:val="Tabletext0"/>
            </w:pPr>
            <w:r w:rsidRPr="006234C3">
              <w:t>MPower108 QA Feedback survey completed</w:t>
            </w:r>
            <w:r w:rsidR="006234C3">
              <w:t xml:space="preserve"> – see Illustrative examples</w:t>
            </w:r>
          </w:p>
        </w:tc>
      </w:tr>
      <w:tr w:rsidR="00542FE8" w:rsidRPr="009B4394" w14:paraId="20731552" w14:textId="77777777" w:rsidTr="349CE5BB">
        <w:tc>
          <w:tcPr>
            <w:tcW w:w="6091" w:type="dxa"/>
          </w:tcPr>
          <w:p w14:paraId="5B6E6B85" w14:textId="1154B950" w:rsidR="003D0C7A" w:rsidRPr="002E2FBB" w:rsidRDefault="00B05E5E" w:rsidP="003D0C7A">
            <w:pPr>
              <w:pStyle w:val="Tabletext0"/>
              <w:rPr>
                <w:b/>
                <w:bCs/>
                <w:color w:val="0000FF"/>
              </w:rPr>
            </w:pPr>
            <w:r w:rsidRPr="002E2FBB">
              <w:rPr>
                <w:b/>
                <w:bCs/>
                <w:color w:val="0000FF"/>
              </w:rPr>
              <w:t xml:space="preserve">Lesson 3 </w:t>
            </w:r>
            <w:r w:rsidR="003D0C7A" w:rsidRPr="002E2FBB">
              <w:rPr>
                <w:b/>
                <w:bCs/>
                <w:color w:val="0000FF"/>
              </w:rPr>
              <w:t xml:space="preserve"> Plan and implement revised strategies to improve outcomes</w:t>
            </w:r>
          </w:p>
        </w:tc>
        <w:tc>
          <w:tcPr>
            <w:tcW w:w="2126" w:type="dxa"/>
          </w:tcPr>
          <w:p w14:paraId="361FA369" w14:textId="77777777" w:rsidR="00542FE8" w:rsidRPr="009B4394" w:rsidRDefault="00542FE8" w:rsidP="00325434">
            <w:pPr>
              <w:pStyle w:val="Tabletext0"/>
              <w:rPr>
                <w:b/>
                <w:bCs/>
                <w:color w:val="0000FF"/>
              </w:rPr>
            </w:pPr>
          </w:p>
        </w:tc>
        <w:tc>
          <w:tcPr>
            <w:tcW w:w="2977" w:type="dxa"/>
          </w:tcPr>
          <w:p w14:paraId="76CCC1AB" w14:textId="77777777" w:rsidR="00542FE8" w:rsidRPr="009B4394" w:rsidRDefault="00542FE8" w:rsidP="00325434">
            <w:pPr>
              <w:pStyle w:val="Tabletext0"/>
              <w:rPr>
                <w:b/>
                <w:bCs/>
                <w:color w:val="0000FF"/>
              </w:rPr>
            </w:pPr>
          </w:p>
        </w:tc>
        <w:tc>
          <w:tcPr>
            <w:tcW w:w="2976" w:type="dxa"/>
          </w:tcPr>
          <w:p w14:paraId="282EA4C0" w14:textId="77777777" w:rsidR="00542FE8" w:rsidRPr="009B4394" w:rsidRDefault="00542FE8" w:rsidP="00325434">
            <w:pPr>
              <w:pStyle w:val="Tabletext0"/>
              <w:rPr>
                <w:b/>
                <w:bCs/>
                <w:color w:val="0000FF"/>
              </w:rPr>
            </w:pPr>
          </w:p>
        </w:tc>
      </w:tr>
      <w:tr w:rsidR="003D0C7A" w:rsidRPr="009B4394" w14:paraId="166C6F7D" w14:textId="77777777" w:rsidTr="349CE5BB">
        <w:tc>
          <w:tcPr>
            <w:tcW w:w="6091" w:type="dxa"/>
          </w:tcPr>
          <w:p w14:paraId="7A05ADC6" w14:textId="722A9853" w:rsidR="003D0C7A" w:rsidRPr="002E2FBB" w:rsidRDefault="003D0C7A" w:rsidP="003D0C7A">
            <w:pPr>
              <w:pStyle w:val="Tabletext0"/>
              <w:rPr>
                <w:b/>
                <w:bCs/>
                <w:color w:val="0000FF"/>
              </w:rPr>
            </w:pPr>
            <w:r w:rsidRPr="002E2FBB">
              <w:t>3.1 Use review findings to identify threats to quality</w:t>
            </w:r>
          </w:p>
        </w:tc>
        <w:tc>
          <w:tcPr>
            <w:tcW w:w="2126" w:type="dxa"/>
          </w:tcPr>
          <w:p w14:paraId="46E86D9B" w14:textId="77777777" w:rsidR="003D0C7A" w:rsidRPr="009B4394" w:rsidRDefault="003D0C7A" w:rsidP="003D0C7A">
            <w:pPr>
              <w:pStyle w:val="Tabletext0"/>
              <w:rPr>
                <w:b/>
                <w:bCs/>
                <w:color w:val="0000FF"/>
              </w:rPr>
            </w:pPr>
          </w:p>
        </w:tc>
        <w:tc>
          <w:tcPr>
            <w:tcW w:w="2977" w:type="dxa"/>
          </w:tcPr>
          <w:p w14:paraId="5DC1A3B5" w14:textId="77777777" w:rsidR="003D0C7A" w:rsidRPr="009B4394" w:rsidRDefault="003D0C7A" w:rsidP="003D0C7A">
            <w:pPr>
              <w:pStyle w:val="Tabletext0"/>
              <w:rPr>
                <w:b/>
                <w:bCs/>
                <w:color w:val="0000FF"/>
              </w:rPr>
            </w:pPr>
          </w:p>
        </w:tc>
        <w:tc>
          <w:tcPr>
            <w:tcW w:w="2976" w:type="dxa"/>
          </w:tcPr>
          <w:p w14:paraId="68B22CC5" w14:textId="77777777" w:rsidR="003D0C7A" w:rsidRPr="009B4394" w:rsidRDefault="003D0C7A" w:rsidP="003D0C7A">
            <w:pPr>
              <w:pStyle w:val="Tabletext0"/>
              <w:rPr>
                <w:b/>
                <w:bCs/>
                <w:color w:val="0000FF"/>
              </w:rPr>
            </w:pPr>
          </w:p>
        </w:tc>
      </w:tr>
      <w:tr w:rsidR="003D0C7A" w:rsidRPr="009B4394" w14:paraId="068AFF37" w14:textId="77777777" w:rsidTr="349CE5BB">
        <w:tc>
          <w:tcPr>
            <w:tcW w:w="6091" w:type="dxa"/>
          </w:tcPr>
          <w:p w14:paraId="58FDD3CB" w14:textId="369348F7" w:rsidR="003D0C7A" w:rsidRPr="002E2FBB" w:rsidRDefault="003D0C7A" w:rsidP="003D0C7A">
            <w:pPr>
              <w:pStyle w:val="Tabletext0"/>
              <w:rPr>
                <w:b/>
                <w:bCs/>
                <w:color w:val="0000FF"/>
              </w:rPr>
            </w:pPr>
            <w:r w:rsidRPr="002E2FBB">
              <w:lastRenderedPageBreak/>
              <w:t>3.2 Respond to and investigate complaints and use as feedback to improve outcomes</w:t>
            </w:r>
          </w:p>
        </w:tc>
        <w:tc>
          <w:tcPr>
            <w:tcW w:w="2126" w:type="dxa"/>
          </w:tcPr>
          <w:p w14:paraId="1CB2F43B" w14:textId="21531C8A" w:rsidR="003D0C7A" w:rsidRPr="00976EDF" w:rsidRDefault="006234C3" w:rsidP="00976EDF">
            <w:pPr>
              <w:pStyle w:val="Tabletext0"/>
            </w:pPr>
            <w:r w:rsidRPr="006234C3">
              <w:t>Illustrative example – Responding to customer complaints</w:t>
            </w:r>
          </w:p>
        </w:tc>
        <w:tc>
          <w:tcPr>
            <w:tcW w:w="2977" w:type="dxa"/>
          </w:tcPr>
          <w:p w14:paraId="18503AFA" w14:textId="34182F69" w:rsidR="003D0C7A" w:rsidRPr="00976EDF" w:rsidRDefault="00976EDF" w:rsidP="00976EDF">
            <w:pPr>
              <w:pStyle w:val="Tabletext0"/>
            </w:pPr>
            <w:r w:rsidRPr="00976EDF">
              <w:t>MPower108 Customer feedback and complaints policy and procedure</w:t>
            </w:r>
          </w:p>
        </w:tc>
        <w:tc>
          <w:tcPr>
            <w:tcW w:w="2976" w:type="dxa"/>
          </w:tcPr>
          <w:p w14:paraId="58F33D7E" w14:textId="77777777" w:rsidR="003D0C7A" w:rsidRPr="009B4394" w:rsidRDefault="003D0C7A" w:rsidP="003D0C7A">
            <w:pPr>
              <w:pStyle w:val="Tabletext0"/>
              <w:rPr>
                <w:b/>
                <w:bCs/>
                <w:color w:val="0000FF"/>
              </w:rPr>
            </w:pPr>
          </w:p>
        </w:tc>
      </w:tr>
      <w:tr w:rsidR="003D0C7A" w:rsidRPr="009B4394" w14:paraId="1159AE24" w14:textId="77777777" w:rsidTr="349CE5BB">
        <w:tc>
          <w:tcPr>
            <w:tcW w:w="6091" w:type="dxa"/>
          </w:tcPr>
          <w:p w14:paraId="6CED5A5E" w14:textId="77777777" w:rsidR="00976EDF" w:rsidRPr="00976EDF" w:rsidRDefault="003D0C7A" w:rsidP="00976EDF">
            <w:pPr>
              <w:pStyle w:val="Tabletext0"/>
            </w:pPr>
            <w:r w:rsidRPr="00976EDF">
              <w:t>3.3 Design and implement a plan with immediate and long-term goals to develop and improve the quality of service</w:t>
            </w:r>
            <w:r w:rsidR="00976EDF" w:rsidRPr="00976EDF">
              <w:t>:</w:t>
            </w:r>
          </w:p>
          <w:p w14:paraId="70384852" w14:textId="43883C83" w:rsidR="003D0C7A" w:rsidRPr="002E2FBB" w:rsidRDefault="003D0C7A" w:rsidP="00976EDF">
            <w:pPr>
              <w:pStyle w:val="TableListParagraph"/>
              <w:rPr>
                <w:sz w:val="20"/>
              </w:rPr>
            </w:pPr>
            <w:r w:rsidRPr="002E2FBB">
              <w:rPr>
                <w:sz w:val="20"/>
              </w:rPr>
              <w:t>consultation with stakeholders</w:t>
            </w:r>
          </w:p>
          <w:p w14:paraId="5C864F12" w14:textId="7A1D803F" w:rsidR="00976EDF" w:rsidRPr="002E2FBB" w:rsidRDefault="00976EDF" w:rsidP="00976EDF">
            <w:pPr>
              <w:pStyle w:val="TableListParagraph"/>
              <w:rPr>
                <w:sz w:val="20"/>
              </w:rPr>
            </w:pPr>
            <w:r w:rsidRPr="002E2FBB">
              <w:rPr>
                <w:sz w:val="20"/>
              </w:rPr>
              <w:t xml:space="preserve">developing long term goals </w:t>
            </w:r>
          </w:p>
          <w:p w14:paraId="58CDF97B" w14:textId="3C4EA9A4" w:rsidR="00976EDF" w:rsidRPr="002E2FBB" w:rsidRDefault="00976EDF" w:rsidP="00976EDF">
            <w:pPr>
              <w:pStyle w:val="TableListParagraph"/>
              <w:rPr>
                <w:sz w:val="20"/>
              </w:rPr>
            </w:pPr>
            <w:r w:rsidRPr="002E2FBB">
              <w:rPr>
                <w:sz w:val="20"/>
              </w:rPr>
              <w:t>Obtaining approvals</w:t>
            </w:r>
          </w:p>
          <w:p w14:paraId="059BDC8F" w14:textId="181A6456" w:rsidR="00976EDF" w:rsidRPr="002E2FBB" w:rsidRDefault="00976EDF" w:rsidP="00976EDF">
            <w:pPr>
              <w:pStyle w:val="TableListParagraph"/>
              <w:rPr>
                <w:sz w:val="20"/>
              </w:rPr>
            </w:pPr>
            <w:r w:rsidRPr="002E2FBB">
              <w:rPr>
                <w:sz w:val="20"/>
              </w:rPr>
              <w:t>Providing information to relevant parties about the plan and the processes to be used</w:t>
            </w:r>
          </w:p>
          <w:p w14:paraId="78C1B7E3" w14:textId="77777777" w:rsidR="00976EDF" w:rsidRDefault="00976EDF" w:rsidP="003D0C7A">
            <w:pPr>
              <w:pStyle w:val="Tabletext0"/>
            </w:pPr>
          </w:p>
          <w:p w14:paraId="1D6D9ECC" w14:textId="383F51F7" w:rsidR="00976EDF" w:rsidRPr="009B4394" w:rsidRDefault="00976EDF" w:rsidP="003D0C7A">
            <w:pPr>
              <w:pStyle w:val="Tabletext0"/>
              <w:rPr>
                <w:b/>
                <w:bCs/>
                <w:color w:val="0000FF"/>
              </w:rPr>
            </w:pPr>
          </w:p>
        </w:tc>
        <w:tc>
          <w:tcPr>
            <w:tcW w:w="2126" w:type="dxa"/>
          </w:tcPr>
          <w:p w14:paraId="1171CC55" w14:textId="16FF7F19" w:rsidR="003D0C7A" w:rsidRPr="00976EDF" w:rsidRDefault="006234C3" w:rsidP="00976EDF">
            <w:pPr>
              <w:pStyle w:val="Tabletext0"/>
            </w:pPr>
            <w:r w:rsidRPr="006234C3">
              <w:t>Illustrative example – Developing long term goals for quality</w:t>
            </w:r>
          </w:p>
        </w:tc>
        <w:tc>
          <w:tcPr>
            <w:tcW w:w="2977" w:type="dxa"/>
          </w:tcPr>
          <w:p w14:paraId="06CD8973" w14:textId="58E3B291" w:rsidR="00976EDF" w:rsidRPr="00976EDF" w:rsidRDefault="00976EDF" w:rsidP="00976EDF">
            <w:pPr>
              <w:pStyle w:val="Tabletext0"/>
            </w:pPr>
            <w:r w:rsidRPr="00976EDF">
              <w:t xml:space="preserve">MPower108 </w:t>
            </w:r>
            <w:r w:rsidR="0081383A">
              <w:t>C</w:t>
            </w:r>
            <w:r w:rsidRPr="00976EDF">
              <w:t>ommunication policy and procedure</w:t>
            </w:r>
          </w:p>
          <w:p w14:paraId="7D7B9299" w14:textId="7272EB4D" w:rsidR="00976EDF" w:rsidRPr="00976EDF" w:rsidRDefault="00976EDF" w:rsidP="00976EDF">
            <w:pPr>
              <w:pStyle w:val="Tabletext0"/>
            </w:pPr>
            <w:r w:rsidRPr="00976EDF">
              <w:t>MPower108</w:t>
            </w:r>
            <w:r w:rsidR="0081383A">
              <w:t xml:space="preserve"> S</w:t>
            </w:r>
            <w:r w:rsidRPr="00976EDF">
              <w:t>takeholder register template</w:t>
            </w:r>
          </w:p>
          <w:p w14:paraId="7CB729FD" w14:textId="1C36C2EF" w:rsidR="00976EDF" w:rsidRPr="00976EDF" w:rsidRDefault="00976EDF" w:rsidP="00976EDF">
            <w:pPr>
              <w:pStyle w:val="Tabletext0"/>
            </w:pPr>
            <w:r w:rsidRPr="00976EDF">
              <w:t xml:space="preserve">MPower108 </w:t>
            </w:r>
            <w:r w:rsidR="0081383A">
              <w:t>A</w:t>
            </w:r>
            <w:r w:rsidRPr="00976EDF">
              <w:t>ction plan template</w:t>
            </w:r>
          </w:p>
          <w:p w14:paraId="3069EA8B" w14:textId="023DB980" w:rsidR="00976EDF" w:rsidRPr="00976EDF" w:rsidRDefault="00976EDF" w:rsidP="00976EDF">
            <w:pPr>
              <w:pStyle w:val="Tabletext0"/>
            </w:pPr>
            <w:r w:rsidRPr="00976EDF">
              <w:t xml:space="preserve">MPower108 </w:t>
            </w:r>
            <w:r w:rsidR="0081383A">
              <w:t>D</w:t>
            </w:r>
            <w:r w:rsidRPr="00976EDF">
              <w:t>elegations and authorities policy and procedure</w:t>
            </w:r>
          </w:p>
          <w:p w14:paraId="04A72DE6" w14:textId="77777777" w:rsidR="0081383A" w:rsidRDefault="00976EDF" w:rsidP="00976EDF">
            <w:pPr>
              <w:pStyle w:val="Tabletext0"/>
            </w:pPr>
            <w:r w:rsidRPr="00976EDF">
              <w:t xml:space="preserve">MPower108 </w:t>
            </w:r>
            <w:r w:rsidR="0081383A">
              <w:t>M</w:t>
            </w:r>
            <w:r w:rsidRPr="00976EDF">
              <w:t xml:space="preserve">eeting agenda template </w:t>
            </w:r>
          </w:p>
          <w:p w14:paraId="55B892A6" w14:textId="2324D788" w:rsidR="003D0C7A" w:rsidRPr="00976EDF" w:rsidRDefault="00976EDF" w:rsidP="00976EDF">
            <w:pPr>
              <w:pStyle w:val="Tabletext0"/>
            </w:pPr>
            <w:r w:rsidRPr="00976EDF">
              <w:t xml:space="preserve">MPower108 </w:t>
            </w:r>
            <w:r w:rsidR="0081383A">
              <w:t>M</w:t>
            </w:r>
            <w:r w:rsidRPr="00976EDF">
              <w:t>eeting minutes template</w:t>
            </w:r>
          </w:p>
        </w:tc>
        <w:tc>
          <w:tcPr>
            <w:tcW w:w="2976" w:type="dxa"/>
          </w:tcPr>
          <w:p w14:paraId="24DEC5DE" w14:textId="77777777" w:rsidR="003D0C7A" w:rsidRPr="009B4394" w:rsidRDefault="003D0C7A" w:rsidP="003D0C7A">
            <w:pPr>
              <w:pStyle w:val="Tabletext0"/>
              <w:rPr>
                <w:b/>
                <w:bCs/>
                <w:color w:val="0000FF"/>
              </w:rPr>
            </w:pPr>
          </w:p>
        </w:tc>
      </w:tr>
      <w:tr w:rsidR="00542FE8" w:rsidRPr="009B4394" w14:paraId="3708836A" w14:textId="77777777" w:rsidTr="349CE5BB">
        <w:tc>
          <w:tcPr>
            <w:tcW w:w="6091" w:type="dxa"/>
          </w:tcPr>
          <w:p w14:paraId="387A6269" w14:textId="1228BD78" w:rsidR="00542FE8" w:rsidRPr="009B4394" w:rsidRDefault="00976EDF" w:rsidP="00325434">
            <w:pPr>
              <w:pStyle w:val="Tabletext0"/>
              <w:rPr>
                <w:b/>
                <w:bCs/>
                <w:color w:val="0000FF"/>
              </w:rPr>
            </w:pPr>
            <w:r>
              <w:rPr>
                <w:b/>
                <w:bCs/>
                <w:color w:val="0000FF"/>
              </w:rPr>
              <w:t xml:space="preserve">Lesson 4 </w:t>
            </w:r>
            <w:r w:rsidRPr="00976EDF">
              <w:rPr>
                <w:b/>
                <w:bCs/>
                <w:color w:val="0000FF"/>
              </w:rPr>
              <w:t>Ensure the continuous improvement of service standards</w:t>
            </w:r>
          </w:p>
        </w:tc>
        <w:tc>
          <w:tcPr>
            <w:tcW w:w="2126" w:type="dxa"/>
          </w:tcPr>
          <w:p w14:paraId="4A1E2CFC" w14:textId="77777777" w:rsidR="00542FE8" w:rsidRPr="009B4394" w:rsidRDefault="00542FE8" w:rsidP="00325434">
            <w:pPr>
              <w:pStyle w:val="Tabletext0"/>
              <w:rPr>
                <w:b/>
                <w:bCs/>
                <w:color w:val="0000FF"/>
              </w:rPr>
            </w:pPr>
          </w:p>
        </w:tc>
        <w:tc>
          <w:tcPr>
            <w:tcW w:w="2977" w:type="dxa"/>
          </w:tcPr>
          <w:p w14:paraId="02B0AD65" w14:textId="77777777" w:rsidR="00542FE8" w:rsidRPr="009B4394" w:rsidRDefault="00542FE8" w:rsidP="00325434">
            <w:pPr>
              <w:pStyle w:val="Tabletext0"/>
              <w:rPr>
                <w:b/>
                <w:bCs/>
                <w:color w:val="0000FF"/>
              </w:rPr>
            </w:pPr>
          </w:p>
        </w:tc>
        <w:tc>
          <w:tcPr>
            <w:tcW w:w="2976" w:type="dxa"/>
          </w:tcPr>
          <w:p w14:paraId="4EF8BA1B" w14:textId="77777777" w:rsidR="00542FE8" w:rsidRPr="009B4394" w:rsidRDefault="00542FE8" w:rsidP="00325434">
            <w:pPr>
              <w:pStyle w:val="Tabletext0"/>
              <w:rPr>
                <w:b/>
                <w:bCs/>
                <w:color w:val="0000FF"/>
              </w:rPr>
            </w:pPr>
          </w:p>
        </w:tc>
      </w:tr>
      <w:tr w:rsidR="00542FE8" w:rsidRPr="009B4394" w14:paraId="5A7DF047" w14:textId="77777777" w:rsidTr="349CE5BB">
        <w:tc>
          <w:tcPr>
            <w:tcW w:w="6091" w:type="dxa"/>
          </w:tcPr>
          <w:p w14:paraId="18A63315" w14:textId="24714F55" w:rsidR="00542FE8" w:rsidRPr="00976EDF" w:rsidRDefault="00B05E5E" w:rsidP="00976EDF">
            <w:pPr>
              <w:pStyle w:val="Tabletext0"/>
            </w:pPr>
            <w:r>
              <w:t>4.1 I</w:t>
            </w:r>
            <w:r w:rsidR="00976EDF" w:rsidRPr="00976EDF">
              <w:t>mplement revised standards and plans</w:t>
            </w:r>
          </w:p>
          <w:p w14:paraId="6E83355C" w14:textId="77777777" w:rsidR="00976EDF" w:rsidRPr="002E2FBB" w:rsidRDefault="00976EDF" w:rsidP="00976EDF">
            <w:pPr>
              <w:pStyle w:val="TableListParagraph"/>
              <w:rPr>
                <w:sz w:val="20"/>
              </w:rPr>
            </w:pPr>
            <w:r w:rsidRPr="002E2FBB">
              <w:rPr>
                <w:sz w:val="20"/>
              </w:rPr>
              <w:t>incorporate stakeholder expectations and available resources</w:t>
            </w:r>
          </w:p>
          <w:p w14:paraId="5CA64FAD" w14:textId="6779F0E4" w:rsidR="00976EDF" w:rsidRPr="009B4394" w:rsidRDefault="00976EDF" w:rsidP="00976EDF">
            <w:pPr>
              <w:pStyle w:val="TableListParagraph"/>
            </w:pPr>
            <w:r w:rsidRPr="002E2FBB">
              <w:rPr>
                <w:sz w:val="20"/>
              </w:rPr>
              <w:t>Regularly communicate service standards and good practice to all stakeholders</w:t>
            </w:r>
          </w:p>
        </w:tc>
        <w:tc>
          <w:tcPr>
            <w:tcW w:w="2126" w:type="dxa"/>
          </w:tcPr>
          <w:p w14:paraId="734B7557" w14:textId="1553E4D6" w:rsidR="00542FE8" w:rsidRPr="00976EDF" w:rsidRDefault="006234C3" w:rsidP="00976EDF">
            <w:pPr>
              <w:pStyle w:val="Tabletext0"/>
            </w:pPr>
            <w:r w:rsidRPr="006234C3">
              <w:t>Illustrative example – Communicating revised standards to stakeholders</w:t>
            </w:r>
          </w:p>
        </w:tc>
        <w:tc>
          <w:tcPr>
            <w:tcW w:w="2977" w:type="dxa"/>
          </w:tcPr>
          <w:p w14:paraId="739B3E09" w14:textId="20D22C0E" w:rsidR="00976EDF" w:rsidRPr="00976EDF" w:rsidRDefault="00976EDF" w:rsidP="00976EDF">
            <w:pPr>
              <w:pStyle w:val="Tabletext0"/>
            </w:pPr>
            <w:r w:rsidRPr="00976EDF">
              <w:t>MPower108 Continuous improvement policy and procedure</w:t>
            </w:r>
          </w:p>
          <w:p w14:paraId="622CD05B" w14:textId="1724010D" w:rsidR="00976EDF" w:rsidRDefault="00976EDF" w:rsidP="00976EDF">
            <w:pPr>
              <w:pStyle w:val="Tabletext0"/>
            </w:pPr>
            <w:r w:rsidRPr="00976EDF">
              <w:t xml:space="preserve">MPower108 </w:t>
            </w:r>
            <w:r w:rsidR="0081383A">
              <w:t>C</w:t>
            </w:r>
            <w:r w:rsidRPr="00976EDF">
              <w:t>ontinuous improvement plan template</w:t>
            </w:r>
          </w:p>
          <w:p w14:paraId="06A2480C" w14:textId="1C1DA0EA" w:rsidR="00B05E5E" w:rsidRPr="00976EDF" w:rsidRDefault="00B05E5E" w:rsidP="00976EDF">
            <w:pPr>
              <w:pStyle w:val="Tabletext0"/>
            </w:pPr>
            <w:r w:rsidRPr="00B05E5E">
              <w:t xml:space="preserve">MPower108 </w:t>
            </w:r>
            <w:r w:rsidR="0081383A">
              <w:t>W</w:t>
            </w:r>
            <w:r w:rsidRPr="00B05E5E">
              <w:t>ork plan template</w:t>
            </w:r>
          </w:p>
          <w:p w14:paraId="61A172AF" w14:textId="6CACBEB2" w:rsidR="00976EDF" w:rsidRPr="00976EDF" w:rsidRDefault="00976EDF" w:rsidP="00976EDF">
            <w:pPr>
              <w:pStyle w:val="Tabletext0"/>
            </w:pPr>
            <w:r w:rsidRPr="00976EDF">
              <w:lastRenderedPageBreak/>
              <w:t>MPower108 Continuous improvement register template</w:t>
            </w:r>
          </w:p>
          <w:p w14:paraId="30E16E1D" w14:textId="6974E6DB" w:rsidR="00542FE8" w:rsidRPr="009B4394" w:rsidRDefault="00976EDF" w:rsidP="00976EDF">
            <w:pPr>
              <w:pStyle w:val="Tabletext0"/>
            </w:pPr>
            <w:r w:rsidRPr="00976EDF">
              <w:t xml:space="preserve">MPower108 </w:t>
            </w:r>
            <w:r w:rsidR="0081383A">
              <w:t>E</w:t>
            </w:r>
            <w:r w:rsidRPr="00976EDF">
              <w:t>mail template</w:t>
            </w:r>
          </w:p>
        </w:tc>
        <w:tc>
          <w:tcPr>
            <w:tcW w:w="2976" w:type="dxa"/>
          </w:tcPr>
          <w:p w14:paraId="534A0A67" w14:textId="60BB4FDA" w:rsidR="00542FE8" w:rsidRPr="00976EDF" w:rsidRDefault="00976EDF" w:rsidP="00976EDF">
            <w:pPr>
              <w:pStyle w:val="Tabletext0"/>
            </w:pPr>
            <w:r w:rsidRPr="006234C3">
              <w:lastRenderedPageBreak/>
              <w:t>MPower108 QA communication plan completed</w:t>
            </w:r>
            <w:r w:rsidR="006234C3" w:rsidRPr="006234C3">
              <w:t xml:space="preserve"> – see Illustrative examples</w:t>
            </w:r>
          </w:p>
        </w:tc>
      </w:tr>
      <w:tr w:rsidR="00542FE8" w:rsidRPr="009B4394" w14:paraId="3852BBD7" w14:textId="77777777" w:rsidTr="349CE5BB">
        <w:tc>
          <w:tcPr>
            <w:tcW w:w="6091" w:type="dxa"/>
          </w:tcPr>
          <w:p w14:paraId="1409781F" w14:textId="5A485853" w:rsidR="00B05E5E" w:rsidRPr="002E2FBB" w:rsidRDefault="00B05E5E" w:rsidP="00B05E5E">
            <w:pPr>
              <w:pStyle w:val="Tabletext0"/>
            </w:pPr>
            <w:r>
              <w:t xml:space="preserve">4.2 </w:t>
            </w:r>
            <w:r w:rsidR="00976EDF" w:rsidRPr="002E2FBB">
              <w:t xml:space="preserve">Monitor </w:t>
            </w:r>
            <w:r w:rsidRPr="002E2FBB">
              <w:t xml:space="preserve">the </w:t>
            </w:r>
            <w:r w:rsidR="00976EDF" w:rsidRPr="002E2FBB">
              <w:t xml:space="preserve">implementation of </w:t>
            </w:r>
            <w:r w:rsidRPr="002E2FBB">
              <w:t>revised plans</w:t>
            </w:r>
          </w:p>
          <w:p w14:paraId="31EDC6D5" w14:textId="77777777" w:rsidR="00542FE8" w:rsidRPr="002E2FBB" w:rsidRDefault="00976EDF" w:rsidP="00B05E5E">
            <w:pPr>
              <w:pStyle w:val="TableListParagraph"/>
              <w:rPr>
                <w:sz w:val="20"/>
              </w:rPr>
            </w:pPr>
            <w:r w:rsidRPr="002E2FBB">
              <w:rPr>
                <w:sz w:val="20"/>
              </w:rPr>
              <w:t>Establish procedures to check that appropriate practice is carried out</w:t>
            </w:r>
          </w:p>
          <w:p w14:paraId="0F488836" w14:textId="77777777" w:rsidR="00B05E5E" w:rsidRPr="002E2FBB" w:rsidRDefault="00B05E5E" w:rsidP="00B05E5E">
            <w:pPr>
              <w:pStyle w:val="TableListParagraph"/>
              <w:rPr>
                <w:sz w:val="20"/>
              </w:rPr>
            </w:pPr>
            <w:r w:rsidRPr="002E2FBB">
              <w:rPr>
                <w:sz w:val="20"/>
              </w:rPr>
              <w:t>Regularly discuss issues with workers and incorporate necessary changes into strategies for continuous improvement</w:t>
            </w:r>
          </w:p>
          <w:p w14:paraId="2C77ABFC" w14:textId="4091CF44" w:rsidR="00B05E5E" w:rsidRPr="009B4394" w:rsidRDefault="00B05E5E" w:rsidP="00B05E5E">
            <w:pPr>
              <w:pStyle w:val="TableListParagraph"/>
            </w:pPr>
            <w:r w:rsidRPr="002E2FBB">
              <w:rPr>
                <w:sz w:val="20"/>
              </w:rPr>
              <w:t>Regularly promote, model and demonstrate good practice to all workers</w:t>
            </w:r>
          </w:p>
        </w:tc>
        <w:tc>
          <w:tcPr>
            <w:tcW w:w="2126" w:type="dxa"/>
          </w:tcPr>
          <w:p w14:paraId="060DB45F" w14:textId="77777777" w:rsidR="00542FE8" w:rsidRPr="009B4394" w:rsidRDefault="00542FE8" w:rsidP="00325434">
            <w:pPr>
              <w:pStyle w:val="Tabletext0"/>
              <w:rPr>
                <w:b/>
                <w:bCs/>
                <w:color w:val="0000FF"/>
              </w:rPr>
            </w:pPr>
          </w:p>
        </w:tc>
        <w:tc>
          <w:tcPr>
            <w:tcW w:w="2977" w:type="dxa"/>
          </w:tcPr>
          <w:p w14:paraId="1907CA11" w14:textId="7BEA3354" w:rsidR="00B05E5E" w:rsidRPr="00B05E5E" w:rsidRDefault="00B05E5E" w:rsidP="00B05E5E">
            <w:pPr>
              <w:pStyle w:val="Tabletext0"/>
            </w:pPr>
            <w:r w:rsidRPr="00B05E5E">
              <w:t xml:space="preserve">MPower108 </w:t>
            </w:r>
            <w:r w:rsidR="0081383A">
              <w:t>D</w:t>
            </w:r>
            <w:r w:rsidRPr="00B05E5E">
              <w:t>evelopment of policies and procedures policy and procedure</w:t>
            </w:r>
            <w:r w:rsidRPr="00B05E5E">
              <w:tab/>
            </w:r>
          </w:p>
          <w:p w14:paraId="25FA8DE8" w14:textId="0B280300" w:rsidR="00B05E5E" w:rsidRPr="00B05E5E" w:rsidRDefault="00B05E5E" w:rsidP="00B05E5E">
            <w:pPr>
              <w:pStyle w:val="Tabletext0"/>
            </w:pPr>
            <w:r w:rsidRPr="00B05E5E">
              <w:t xml:space="preserve">MPower108 Policy and procedure template </w:t>
            </w:r>
          </w:p>
          <w:p w14:paraId="56CD6179" w14:textId="7E3B5948" w:rsidR="00542FE8" w:rsidRPr="009B4394" w:rsidRDefault="00B05E5E" w:rsidP="00B05E5E">
            <w:pPr>
              <w:pStyle w:val="Tabletext0"/>
            </w:pPr>
            <w:r w:rsidRPr="00B05E5E">
              <w:t xml:space="preserve">MPower108 </w:t>
            </w:r>
            <w:r w:rsidR="0081383A">
              <w:t>W</w:t>
            </w:r>
            <w:r w:rsidRPr="00B05E5E">
              <w:t>ork plan template</w:t>
            </w:r>
          </w:p>
        </w:tc>
        <w:tc>
          <w:tcPr>
            <w:tcW w:w="2976" w:type="dxa"/>
          </w:tcPr>
          <w:p w14:paraId="20214B4E" w14:textId="77777777" w:rsidR="00542FE8" w:rsidRPr="009B4394" w:rsidRDefault="00542FE8" w:rsidP="00325434">
            <w:pPr>
              <w:pStyle w:val="Tabletext0"/>
              <w:rPr>
                <w:b/>
                <w:bCs/>
                <w:color w:val="0000FF"/>
              </w:rPr>
            </w:pPr>
          </w:p>
        </w:tc>
      </w:tr>
    </w:tbl>
    <w:p w14:paraId="756B607A" w14:textId="77777777" w:rsidR="00542FE8" w:rsidRDefault="00542FE8" w:rsidP="00542FE8">
      <w:pPr>
        <w:spacing w:before="0" w:after="160" w:line="259" w:lineRule="auto"/>
        <w:rPr>
          <w:b/>
          <w:bCs/>
          <w:i/>
          <w:iCs/>
        </w:rPr>
      </w:pPr>
    </w:p>
    <w:p w14:paraId="3094B47B" w14:textId="77777777" w:rsidR="00DA4845" w:rsidRPr="000377ED" w:rsidRDefault="00DA4845" w:rsidP="000377ED"/>
    <w:sectPr w:rsidR="00DA4845" w:rsidRPr="000377ED" w:rsidSect="00B7466C">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A7352" w14:textId="77777777" w:rsidR="00026215" w:rsidRDefault="00026215" w:rsidP="00F1359C">
      <w:pPr>
        <w:spacing w:before="0" w:after="0" w:line="240" w:lineRule="auto"/>
      </w:pPr>
      <w:r>
        <w:separator/>
      </w:r>
    </w:p>
  </w:endnote>
  <w:endnote w:type="continuationSeparator" w:id="0">
    <w:p w14:paraId="0EF98E8C" w14:textId="77777777" w:rsidR="00026215" w:rsidRDefault="00026215"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http://schemas.openxmlformats.org/drawingml/2006/main" xmlns:w16sdtdh="http://schemas.microsoft.com/office/word/2020/wordml/sdtdatahash" xmlns:w16="http://schemas.microsoft.com/office/word/2018/wordml" xmlns:w16cex="http://schemas.microsoft.com/office/word/2018/wordml/cex">
                  <w:pict>
                    <v:rect id="Rectangle 9"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spid="_x0000_s1026" fillcolor="#85be00 [3205]" stroked="f" strokeweight="2pt" w14:anchorId="08DE89C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">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0B6301C0"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http://schemas.openxmlformats.org/drawingml/2006/main" xmlns:w16sdtdh="http://schemas.microsoft.com/office/word/2020/wordml/sdtdatahash" xmlns:w16="http://schemas.microsoft.com/office/word/2018/wordml" xmlns:w16cex="http://schemas.microsoft.com/office/word/2018/wordml/cex">
          <w:pict>
            <v:rect id="Rectangle 4"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48F8E3C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">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6B1EC" w14:textId="77777777" w:rsidR="00026215" w:rsidRDefault="00026215" w:rsidP="00F1359C">
      <w:pPr>
        <w:spacing w:before="0" w:after="0" w:line="240" w:lineRule="auto"/>
      </w:pPr>
      <w:r>
        <w:separator/>
      </w:r>
    </w:p>
  </w:footnote>
  <w:footnote w:type="continuationSeparator" w:id="0">
    <w:p w14:paraId="4620F040" w14:textId="77777777" w:rsidR="00026215" w:rsidRDefault="00026215"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7"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2E001BF"/>
    <w:multiLevelType w:val="hybridMultilevel"/>
    <w:tmpl w:val="33DA99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A4E5CF9"/>
    <w:multiLevelType w:val="multilevel"/>
    <w:tmpl w:val="3064D2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5"/>
  </w:num>
  <w:num w:numId="6">
    <w:abstractNumId w:val="10"/>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13"/>
  </w:num>
  <w:num w:numId="10">
    <w:abstractNumId w:val="4"/>
  </w:num>
  <w:num w:numId="11">
    <w:abstractNumId w:val="17"/>
  </w:num>
  <w:num w:numId="12">
    <w:abstractNumId w:val="12"/>
  </w:num>
  <w:num w:numId="13">
    <w:abstractNumId w:val="9"/>
  </w:num>
  <w:num w:numId="14">
    <w:abstractNumId w:val="16"/>
  </w:num>
  <w:num w:numId="15">
    <w:abstractNumId w:val="6"/>
  </w:num>
  <w:num w:numId="16">
    <w:abstractNumId w:val="18"/>
  </w:num>
  <w:num w:numId="17">
    <w:abstractNumId w:val="11"/>
  </w:num>
  <w:num w:numId="18">
    <w:abstractNumId w:val="1"/>
  </w:num>
  <w:num w:numId="19">
    <w:abstractNumId w:val="1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23A85"/>
    <w:rsid w:val="0002621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C1B2E"/>
    <w:rsid w:val="001C60F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6471"/>
    <w:rsid w:val="002B73D3"/>
    <w:rsid w:val="002B795B"/>
    <w:rsid w:val="002C07F5"/>
    <w:rsid w:val="002C4863"/>
    <w:rsid w:val="002D3549"/>
    <w:rsid w:val="002E2FBB"/>
    <w:rsid w:val="00310ABF"/>
    <w:rsid w:val="003139BB"/>
    <w:rsid w:val="00340671"/>
    <w:rsid w:val="0034550F"/>
    <w:rsid w:val="00353337"/>
    <w:rsid w:val="003546E2"/>
    <w:rsid w:val="003560D9"/>
    <w:rsid w:val="00361665"/>
    <w:rsid w:val="00371CC6"/>
    <w:rsid w:val="00383F3C"/>
    <w:rsid w:val="0038532D"/>
    <w:rsid w:val="00385752"/>
    <w:rsid w:val="0039050C"/>
    <w:rsid w:val="003C06EA"/>
    <w:rsid w:val="003C4C45"/>
    <w:rsid w:val="003C5D00"/>
    <w:rsid w:val="003D0C7A"/>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1573B"/>
    <w:rsid w:val="00522D54"/>
    <w:rsid w:val="005316D9"/>
    <w:rsid w:val="00533B81"/>
    <w:rsid w:val="0053549A"/>
    <w:rsid w:val="00542FE8"/>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3F27"/>
    <w:rsid w:val="00615C43"/>
    <w:rsid w:val="0062213A"/>
    <w:rsid w:val="006234C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476E"/>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383A"/>
    <w:rsid w:val="00817639"/>
    <w:rsid w:val="008229B0"/>
    <w:rsid w:val="00823A65"/>
    <w:rsid w:val="008427B8"/>
    <w:rsid w:val="008466AF"/>
    <w:rsid w:val="00854632"/>
    <w:rsid w:val="0086240F"/>
    <w:rsid w:val="0086497B"/>
    <w:rsid w:val="00867CD2"/>
    <w:rsid w:val="00871912"/>
    <w:rsid w:val="00876E18"/>
    <w:rsid w:val="008819E4"/>
    <w:rsid w:val="008942D6"/>
    <w:rsid w:val="008C78F3"/>
    <w:rsid w:val="008D28D7"/>
    <w:rsid w:val="008D46CA"/>
    <w:rsid w:val="008D6AD5"/>
    <w:rsid w:val="008E6E7B"/>
    <w:rsid w:val="008F5272"/>
    <w:rsid w:val="008F6A5F"/>
    <w:rsid w:val="00906D83"/>
    <w:rsid w:val="00917056"/>
    <w:rsid w:val="0092255F"/>
    <w:rsid w:val="009333D9"/>
    <w:rsid w:val="00935B88"/>
    <w:rsid w:val="00942380"/>
    <w:rsid w:val="00944235"/>
    <w:rsid w:val="00947D01"/>
    <w:rsid w:val="00976437"/>
    <w:rsid w:val="00976EDF"/>
    <w:rsid w:val="00977FE7"/>
    <w:rsid w:val="009877FF"/>
    <w:rsid w:val="0099279B"/>
    <w:rsid w:val="009A7D5E"/>
    <w:rsid w:val="009B3032"/>
    <w:rsid w:val="009D3D8F"/>
    <w:rsid w:val="009E1E04"/>
    <w:rsid w:val="009F29E6"/>
    <w:rsid w:val="00A220EE"/>
    <w:rsid w:val="00A236A1"/>
    <w:rsid w:val="00A23874"/>
    <w:rsid w:val="00A30062"/>
    <w:rsid w:val="00A51E59"/>
    <w:rsid w:val="00A65186"/>
    <w:rsid w:val="00A65DC4"/>
    <w:rsid w:val="00A72134"/>
    <w:rsid w:val="00A774CF"/>
    <w:rsid w:val="00AA7862"/>
    <w:rsid w:val="00AB52B6"/>
    <w:rsid w:val="00AC3D36"/>
    <w:rsid w:val="00AC3ED5"/>
    <w:rsid w:val="00AD40E9"/>
    <w:rsid w:val="00AD4787"/>
    <w:rsid w:val="00AE3A52"/>
    <w:rsid w:val="00AE5B9B"/>
    <w:rsid w:val="00B01B91"/>
    <w:rsid w:val="00B02416"/>
    <w:rsid w:val="00B02DF9"/>
    <w:rsid w:val="00B05E5E"/>
    <w:rsid w:val="00B21AA4"/>
    <w:rsid w:val="00B223A6"/>
    <w:rsid w:val="00B406E1"/>
    <w:rsid w:val="00B40C24"/>
    <w:rsid w:val="00B47640"/>
    <w:rsid w:val="00B506B5"/>
    <w:rsid w:val="00B51FE3"/>
    <w:rsid w:val="00B5252C"/>
    <w:rsid w:val="00B6058D"/>
    <w:rsid w:val="00B60F80"/>
    <w:rsid w:val="00B64624"/>
    <w:rsid w:val="00B66A0C"/>
    <w:rsid w:val="00B7466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3CC"/>
    <w:rsid w:val="00BE3EB7"/>
    <w:rsid w:val="00BE5E43"/>
    <w:rsid w:val="00BE788B"/>
    <w:rsid w:val="00C0414B"/>
    <w:rsid w:val="00C15940"/>
    <w:rsid w:val="00C258D2"/>
    <w:rsid w:val="00C2690E"/>
    <w:rsid w:val="00C3046F"/>
    <w:rsid w:val="00C410CE"/>
    <w:rsid w:val="00C44801"/>
    <w:rsid w:val="00C46CE6"/>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494D"/>
    <w:rsid w:val="00CC6398"/>
    <w:rsid w:val="00CD5FE7"/>
    <w:rsid w:val="00CD7E47"/>
    <w:rsid w:val="00CE127A"/>
    <w:rsid w:val="00CF09D9"/>
    <w:rsid w:val="00CF491F"/>
    <w:rsid w:val="00D06D57"/>
    <w:rsid w:val="00D156C0"/>
    <w:rsid w:val="00D15813"/>
    <w:rsid w:val="00D23FCD"/>
    <w:rsid w:val="00D305E9"/>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C3051"/>
    <w:rsid w:val="00EC3E44"/>
    <w:rsid w:val="00EC5F7A"/>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3432"/>
    <w:rsid w:val="00FC484C"/>
    <w:rsid w:val="00FD3F3B"/>
    <w:rsid w:val="00FD65A7"/>
    <w:rsid w:val="00FE1272"/>
    <w:rsid w:val="00FE1DF0"/>
    <w:rsid w:val="00FF5900"/>
    <w:rsid w:val="07FD1A4E"/>
    <w:rsid w:val="349CE5B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B7466C"/>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B7466C"/>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7900736">
      <w:bodyDiv w:val="1"/>
      <w:marLeft w:val="0"/>
      <w:marRight w:val="0"/>
      <w:marTop w:val="0"/>
      <w:marBottom w:val="0"/>
      <w:divBdr>
        <w:top w:val="none" w:sz="0" w:space="0" w:color="auto"/>
        <w:left w:val="none" w:sz="0" w:space="0" w:color="auto"/>
        <w:bottom w:val="none" w:sz="0" w:space="0" w:color="auto"/>
        <w:right w:val="none" w:sz="0" w:space="0" w:color="auto"/>
      </w:divBdr>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38F34-3A01-403A-84EB-8B4680D372B5}"/>
</file>

<file path=customXml/itemProps2.xml><?xml version="1.0" encoding="utf-8"?>
<ds:datastoreItem xmlns:ds="http://schemas.openxmlformats.org/officeDocument/2006/customXml" ds:itemID="{343A5E36-591B-4B83-9BDB-87F077C3C7B7}">
  <ds:schemaRefs>
    <ds:schemaRef ds:uri="http://purl.org/dc/elements/1.1/"/>
    <ds:schemaRef ds:uri="http://purl.org/dc/dcmitype/"/>
    <ds:schemaRef ds:uri="http://www.w3.org/XML/1998/namespace"/>
    <ds:schemaRef ds:uri="http://schemas.microsoft.com/office/2006/documentManagement/types"/>
    <ds:schemaRef ds:uri="http://schemas.microsoft.com/office/infopath/2007/PartnerControls"/>
    <ds:schemaRef ds:uri="http://purl.org/dc/terms/"/>
    <ds:schemaRef ds:uri="http://schemas.microsoft.com/office/2006/metadata/properties"/>
    <ds:schemaRef ds:uri="23712732-1a11-42b5-ab16-3cafd502a338"/>
    <ds:schemaRef ds:uri="http://schemas.openxmlformats.org/package/2006/metadata/core-properties"/>
    <ds:schemaRef ds:uri="8d123187-21fe-47d9-bb38-a24fa2382a13"/>
  </ds:schemaRefs>
</ds:datastoreItem>
</file>

<file path=customXml/itemProps3.xml><?xml version="1.0" encoding="utf-8"?>
<ds:datastoreItem xmlns:ds="http://schemas.openxmlformats.org/officeDocument/2006/customXml" ds:itemID="{4262C95A-73A5-4702-8977-E9462EEFA726}">
  <ds:schemaRefs>
    <ds:schemaRef ds:uri="http://schemas.microsoft.com/sharepoint/v3/contenttype/forms"/>
  </ds:schemaRefs>
</ds:datastoreItem>
</file>

<file path=customXml/itemProps4.xml><?xml version="1.0" encoding="utf-8"?>
<ds:datastoreItem xmlns:ds="http://schemas.openxmlformats.org/officeDocument/2006/customXml" ds:itemID="{2A2AB22F-6C40-450A-A1D3-D687737D7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262</TotalTime>
  <Pages>7</Pages>
  <Words>1410</Words>
  <Characters>8039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21</cp:revision>
  <dcterms:created xsi:type="dcterms:W3CDTF">2021-11-21T02:27:00Z</dcterms:created>
  <dcterms:modified xsi:type="dcterms:W3CDTF">2023-07-07T02:48:00Z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7" name="docLang">
    <vt:lpwstr>en</vt:lpwstr>
  </property>
</Properties>
</file>